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887C08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r w:rsidR="00B45C47" w:rsidRPr="00B45C47">
        <w:rPr>
          <w:sz w:val="32"/>
          <w:szCs w:val="32"/>
        </w:rPr>
        <w:t>R1-1809202</w:t>
      </w:r>
    </w:p>
    <w:p w14:paraId="51C3D3E7" w14:textId="4363E2C7" w:rsidR="00E90E49" w:rsidRPr="00CE0424" w:rsidRDefault="00FE7FD8" w:rsidP="00311702">
      <w:pPr>
        <w:pStyle w:val="3GPPHeader"/>
      </w:pPr>
      <w:proofErr w:type="spellStart"/>
      <w:r>
        <w:t>Göteborg</w:t>
      </w:r>
      <w:proofErr w:type="spellEnd"/>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4AF2B511" w:rsidR="00E90E49" w:rsidRPr="00F93277" w:rsidRDefault="00E90E49" w:rsidP="00311702">
      <w:pPr>
        <w:pStyle w:val="3GPPHeader"/>
        <w:rPr>
          <w:sz w:val="22"/>
          <w:szCs w:val="22"/>
          <w:lang w:val="en-US"/>
        </w:rPr>
      </w:pPr>
      <w:r w:rsidRPr="00F93277">
        <w:rPr>
          <w:sz w:val="22"/>
          <w:szCs w:val="22"/>
          <w:lang w:val="en-US"/>
        </w:rPr>
        <w:t>Agenda Item:</w:t>
      </w:r>
      <w:r w:rsidRPr="00F93277">
        <w:rPr>
          <w:sz w:val="22"/>
          <w:szCs w:val="22"/>
          <w:lang w:val="en-US"/>
        </w:rPr>
        <w:tab/>
      </w:r>
      <w:r w:rsidR="00B45C47" w:rsidRPr="00B45C47">
        <w:rPr>
          <w:sz w:val="22"/>
          <w:szCs w:val="22"/>
          <w:lang w:val="en-US"/>
        </w:rPr>
        <w:t>7.2.2.3.1</w:t>
      </w:r>
      <w:r w:rsidR="00B45C47" w:rsidRPr="001714B7" w:rsidDel="00B45C47">
        <w:rPr>
          <w:sz w:val="22"/>
          <w:szCs w:val="22"/>
          <w:lang w:val="en-US"/>
        </w:rPr>
        <w:t xml:space="preserve"> </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47AEA28" w:rsidR="00E90E49" w:rsidRPr="00CE0424" w:rsidRDefault="003D3C45" w:rsidP="00311702">
      <w:pPr>
        <w:pStyle w:val="3GPPHeader"/>
        <w:rPr>
          <w:sz w:val="22"/>
          <w:szCs w:val="22"/>
        </w:rPr>
      </w:pPr>
      <w:r>
        <w:rPr>
          <w:sz w:val="22"/>
          <w:szCs w:val="22"/>
        </w:rPr>
        <w:t>Title:</w:t>
      </w:r>
      <w:r w:rsidR="00E90E49" w:rsidRPr="00CE0424">
        <w:rPr>
          <w:sz w:val="22"/>
          <w:szCs w:val="22"/>
        </w:rPr>
        <w:tab/>
      </w:r>
      <w:r w:rsidR="006626DE">
        <w:rPr>
          <w:sz w:val="22"/>
          <w:szCs w:val="22"/>
        </w:rPr>
        <w:t>On DL signals and channels for NR-U</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626DE">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0229D29D" w14:textId="50B0763C" w:rsidR="0090673E" w:rsidRDefault="0090673E" w:rsidP="0090673E">
      <w:pPr>
        <w:pStyle w:val="BodyText"/>
      </w:pPr>
      <w:r>
        <w:t>In RAN1#93</w:t>
      </w:r>
      <w:r w:rsidR="006A18DF">
        <w:t xml:space="preserve"> </w:t>
      </w:r>
      <w:r w:rsidR="006A18DF">
        <w:fldChar w:fldCharType="begin"/>
      </w:r>
      <w:r w:rsidR="006A18DF">
        <w:instrText xml:space="preserve"> REF _Ref521659446 \r \h </w:instrText>
      </w:r>
      <w:r w:rsidR="006A18DF">
        <w:fldChar w:fldCharType="separate"/>
      </w:r>
      <w:r w:rsidR="006A18DF">
        <w:t>[1]</w:t>
      </w:r>
      <w:r w:rsidR="006A18DF">
        <w:fldChar w:fldCharType="end"/>
      </w:r>
      <w:r>
        <w:t>, the following agreements for NR-U were made:</w:t>
      </w:r>
    </w:p>
    <w:p w14:paraId="711C3C5F" w14:textId="77777777" w:rsidR="00AB40EB" w:rsidRPr="00AB40EB" w:rsidRDefault="00AB40EB" w:rsidP="00AB40EB">
      <w:pPr>
        <w:overflowPunct/>
        <w:autoSpaceDE/>
        <w:autoSpaceDN/>
        <w:adjustRightInd/>
        <w:spacing w:after="0"/>
        <w:textAlignment w:val="auto"/>
        <w:rPr>
          <w:rFonts w:ascii="Times" w:eastAsia="Batang" w:hAnsi="Times"/>
          <w:szCs w:val="24"/>
          <w:highlight w:val="cyan"/>
          <w:lang w:eastAsia="x-none"/>
        </w:rPr>
      </w:pPr>
      <w:r w:rsidRPr="00AB40EB">
        <w:rPr>
          <w:rFonts w:ascii="Times" w:eastAsia="Batang" w:hAnsi="Times"/>
          <w:szCs w:val="24"/>
          <w:highlight w:val="green"/>
          <w:lang w:eastAsia="x-none"/>
        </w:rPr>
        <w:t>Agreement:</w:t>
      </w:r>
    </w:p>
    <w:p w14:paraId="63450783" w14:textId="77777777" w:rsidR="00AB40EB" w:rsidRPr="00AB40EB" w:rsidRDefault="00AB40EB" w:rsidP="00AB40EB">
      <w:pPr>
        <w:numPr>
          <w:ilvl w:val="0"/>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NR-U should have a signal that contains at least SS/PBCH block burst set transmission</w:t>
      </w:r>
    </w:p>
    <w:p w14:paraId="6A3E284B" w14:textId="77777777" w:rsidR="00AB40EB" w:rsidRPr="00AB40EB" w:rsidRDefault="00AB40EB" w:rsidP="00AB40EB">
      <w:pPr>
        <w:numPr>
          <w:ilvl w:val="1"/>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FFS: Other channels and signals transmitted together as part of the signal</w:t>
      </w:r>
    </w:p>
    <w:p w14:paraId="6D9CC12D" w14:textId="77777777" w:rsidR="00AB40EB" w:rsidRPr="00AB40EB" w:rsidRDefault="00AB40EB" w:rsidP="00AB40EB">
      <w:pPr>
        <w:numPr>
          <w:ilvl w:val="0"/>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The design of this signal should consider the following characteristics specific to unlicensed band operation</w:t>
      </w:r>
    </w:p>
    <w:p w14:paraId="31ABC5D2" w14:textId="77777777" w:rsidR="00AB40EB" w:rsidRPr="00AB40EB" w:rsidRDefault="00AB40EB" w:rsidP="00AB40EB">
      <w:pPr>
        <w:numPr>
          <w:ilvl w:val="1"/>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There are no gaps within the time span the signal is transmitted at least within a beam</w:t>
      </w:r>
    </w:p>
    <w:p w14:paraId="25D0E77A" w14:textId="77777777" w:rsidR="00AB40EB" w:rsidRPr="00AB40EB" w:rsidRDefault="00AB40EB" w:rsidP="00AB40EB">
      <w:pPr>
        <w:numPr>
          <w:ilvl w:val="2"/>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FFS: Whether any gaps are needed for beam switching and, if needed, their duration</w:t>
      </w:r>
    </w:p>
    <w:p w14:paraId="5A4CF328" w14:textId="77777777" w:rsidR="00AB40EB" w:rsidRPr="00AB40EB" w:rsidRDefault="00AB40EB" w:rsidP="00AB40EB">
      <w:pPr>
        <w:numPr>
          <w:ilvl w:val="1"/>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The occupied channel bandwidth is satisfied (although this may not be a requirement)</w:t>
      </w:r>
    </w:p>
    <w:p w14:paraId="55193C71" w14:textId="77777777" w:rsidR="00AB40EB" w:rsidRPr="00AB40EB" w:rsidRDefault="00AB40EB" w:rsidP="00AB40EB">
      <w:pPr>
        <w:numPr>
          <w:ilvl w:val="1"/>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Strive to minimize the channel occupancy time of the signal</w:t>
      </w:r>
    </w:p>
    <w:p w14:paraId="2231002F" w14:textId="40CE9E11" w:rsidR="0090673E" w:rsidRPr="00AB40EB" w:rsidRDefault="00AB40EB" w:rsidP="00AB40EB">
      <w:pPr>
        <w:numPr>
          <w:ilvl w:val="1"/>
          <w:numId w:val="28"/>
        </w:numPr>
        <w:overflowPunct/>
        <w:autoSpaceDE/>
        <w:autoSpaceDN/>
        <w:adjustRightInd/>
        <w:spacing w:after="120"/>
        <w:textAlignment w:val="auto"/>
        <w:rPr>
          <w:rFonts w:ascii="Times" w:eastAsia="Batang" w:hAnsi="Times"/>
          <w:szCs w:val="24"/>
          <w:lang w:eastAsia="en-US"/>
        </w:rPr>
      </w:pPr>
      <w:r w:rsidRPr="00AB40EB">
        <w:rPr>
          <w:rFonts w:ascii="Times" w:eastAsia="Batang" w:hAnsi="Times"/>
          <w:szCs w:val="24"/>
          <w:lang w:eastAsia="x-none"/>
        </w:rPr>
        <w:t>Characteristics that may facilitate fast channel access</w:t>
      </w:r>
    </w:p>
    <w:p w14:paraId="4CE0C0DF" w14:textId="77777777" w:rsidR="0090673E" w:rsidRDefault="0090673E" w:rsidP="0090673E">
      <w:pPr>
        <w:pStyle w:val="BodyText"/>
      </w:pPr>
    </w:p>
    <w:p w14:paraId="7C48702B" w14:textId="51087A8A" w:rsidR="00477768" w:rsidRPr="00CE0424" w:rsidRDefault="0090673E" w:rsidP="00CE0424">
      <w:pPr>
        <w:pStyle w:val="BodyText"/>
      </w:pPr>
      <w:r>
        <w:t>In this contribution we discuss DL design consideration for NR-U, i.e. discovery reference signal (DRS), control channel (PDCCH), and data channel (PDSCH).</w:t>
      </w:r>
      <w:bookmarkStart w:id="0" w:name="_GoBack"/>
      <w:bookmarkEnd w:id="0"/>
    </w:p>
    <w:p w14:paraId="020415C4" w14:textId="36EE8CAB" w:rsidR="004000E8" w:rsidRDefault="00230D18" w:rsidP="00CE0424">
      <w:pPr>
        <w:pStyle w:val="Heading1"/>
      </w:pPr>
      <w:bookmarkStart w:id="1" w:name="_Ref178064866"/>
      <w:r>
        <w:t>2</w:t>
      </w:r>
      <w:r>
        <w:tab/>
      </w:r>
      <w:r w:rsidR="004000E8" w:rsidRPr="00CE0424">
        <w:t>Discussion</w:t>
      </w:r>
      <w:bookmarkEnd w:id="1"/>
    </w:p>
    <w:p w14:paraId="701E5CD0" w14:textId="77777777" w:rsidR="0090673E" w:rsidRDefault="0090673E" w:rsidP="0090673E">
      <w:pPr>
        <w:pStyle w:val="Heading2"/>
      </w:pPr>
      <w:r>
        <w:t>2.1</w:t>
      </w:r>
      <w:r>
        <w:tab/>
        <w:t>DL discovery reference signal (DRS)</w:t>
      </w:r>
    </w:p>
    <w:p w14:paraId="57DB845B" w14:textId="77777777" w:rsidR="0090673E" w:rsidRDefault="0090673E" w:rsidP="0090673E">
      <w:pPr>
        <w:pStyle w:val="BodyText"/>
      </w:pPr>
      <w:r>
        <w:t>For procedural aspects of initial access and RRM see our companion paper [2].</w:t>
      </w:r>
    </w:p>
    <w:p w14:paraId="1B718D5F" w14:textId="77777777" w:rsidR="0090673E" w:rsidRDefault="0090673E" w:rsidP="0090673E">
      <w:pPr>
        <w:pStyle w:val="BodyText"/>
      </w:pPr>
      <w:r>
        <w:t>When operating in unlicensed spectrum it is important to minimize always on transmissions and to concentrate them in time as much as possible. Minimizing always on transmissions reduces interference both within a network and towards other networks. Concentrating transmissions in time instead of spreading them out has the benefit that the number of times a node needs to contend for the medium is minimized.</w:t>
      </w:r>
    </w:p>
    <w:p w14:paraId="6E494815" w14:textId="660A2AF1" w:rsidR="0090673E" w:rsidRDefault="0090673E" w:rsidP="0090673E">
      <w:pPr>
        <w:pStyle w:val="Observation"/>
      </w:pPr>
      <w:bookmarkStart w:id="2" w:name="_Toc521661096"/>
      <w:r>
        <w:t>For efficient operation in unlicensed spectrum, always-on-transmissions should be kept at a minimum and be concentrated in time as much as possible.</w:t>
      </w:r>
      <w:bookmarkEnd w:id="2"/>
    </w:p>
    <w:p w14:paraId="0C5F2DEA" w14:textId="77777777" w:rsidR="0090673E" w:rsidRDefault="0090673E" w:rsidP="0090673E"/>
    <w:p w14:paraId="2B8E66CA" w14:textId="77777777" w:rsidR="00466083" w:rsidRDefault="0090673E" w:rsidP="0090673E">
      <w:pPr>
        <w:pStyle w:val="BodyText"/>
      </w:pPr>
      <w:r>
        <w:t xml:space="preserve">To this end, 3GPP introduced a Discovery Reference Signal (DRS) in Rel-13 LAA. The Rel-13 DRS </w:t>
      </w:r>
      <w:proofErr w:type="gramStart"/>
      <w:r>
        <w:t>can be seen as</w:t>
      </w:r>
      <w:proofErr w:type="gramEnd"/>
      <w:r>
        <w:t xml:space="preserve"> a grouping of the already existing LTE signals PSS, SSS, CRS and CSI-RS. The same reasoning that lead to the introduction of a DRS in Rel-13 LAA can also be applied to NR when operating in unlicensed spectrum (NR-U). Introducing a concept like the Rel-13 Discovery Reference Signal in NR allows channel access rules to be specified for the set or group of signals/channels that the DRS is composed of, instead of doing it for each signal/channel individually. Note that this does not imply introducing new signals/channels but rather to introduce a grouping of them with a potentially different interpretation of some of the configurations. </w:t>
      </w:r>
      <w:r>
        <w:lastRenderedPageBreak/>
        <w:t xml:space="preserve">In addition, it allows for the specification of a time/frequency domain structure suitable for unlicensed spectrum, for example avoiding transmission gaps within the DRS. </w:t>
      </w:r>
    </w:p>
    <w:p w14:paraId="3A712D38" w14:textId="4D73252F" w:rsidR="0090673E" w:rsidRDefault="00466083" w:rsidP="0090673E">
      <w:pPr>
        <w:pStyle w:val="BodyText"/>
      </w:pPr>
      <w:r>
        <w:t xml:space="preserve">In RAN1#93 it was agreed to introduce a signal that </w:t>
      </w:r>
      <w:r w:rsidR="00CC302F">
        <w:t>contains</w:t>
      </w:r>
      <w:r>
        <w:t xml:space="preserve"> at least </w:t>
      </w:r>
      <w:r w:rsidR="00CC302F">
        <w:t>SS/PBCH block burst, whereas the inclusion of other signals is FFS. To simply discussions we propose to give this signal the name DRS.</w:t>
      </w:r>
    </w:p>
    <w:p w14:paraId="22E09490" w14:textId="556652B1" w:rsidR="0090673E" w:rsidRDefault="00CC302F" w:rsidP="0090673E">
      <w:pPr>
        <w:pStyle w:val="Proposal"/>
      </w:pPr>
      <w:bookmarkStart w:id="3" w:name="_Toc521660956"/>
      <w:r>
        <w:t xml:space="preserve">Name the signal containing at least SS/PBCH block burst transmissions </w:t>
      </w:r>
      <w:r w:rsidR="0090673E">
        <w:t>Discovery Reference Signal (DRS).</w:t>
      </w:r>
      <w:bookmarkEnd w:id="3"/>
    </w:p>
    <w:p w14:paraId="0C194A43" w14:textId="2E584074" w:rsidR="00AB4474" w:rsidRDefault="00CC302F" w:rsidP="0090673E">
      <w:pPr>
        <w:pStyle w:val="BodyText"/>
      </w:pPr>
      <w:r>
        <w:t xml:space="preserve">In RAN1#93 it was agreed that the inclusion of other signals in the DRS is FSS. Here we give our view on which other signals that should be included. </w:t>
      </w:r>
      <w:r w:rsidR="0090673E">
        <w:t>For a UE to perform initial access</w:t>
      </w:r>
      <w:r w:rsidR="003C5C8B">
        <w:t xml:space="preserve"> </w:t>
      </w:r>
      <w:r w:rsidR="0090673E">
        <w:t xml:space="preserve">it requires the gNB to transmit at least one SS/PBCH block and SIB1. </w:t>
      </w:r>
      <w:r w:rsidR="003C5C8B">
        <w:t xml:space="preserve">For cells </w:t>
      </w:r>
      <w:r w:rsidR="00FF0D21">
        <w:t xml:space="preserve">not intended for initial access the gNB </w:t>
      </w:r>
      <w:r w:rsidR="00354B73">
        <w:t>h</w:t>
      </w:r>
      <w:r w:rsidR="00FF0D21">
        <w:t xml:space="preserve">as the option of not transmitting SIB1. </w:t>
      </w:r>
      <w:r w:rsidR="00030AF1">
        <w:t>However</w:t>
      </w:r>
      <w:r w:rsidR="00AB4474">
        <w:t>, for a UE to be able to report the CGI (</w:t>
      </w:r>
      <w:proofErr w:type="spellStart"/>
      <w:r w:rsidR="00AB4474">
        <w:t>CellGlobalIdNR</w:t>
      </w:r>
      <w:proofErr w:type="spellEnd"/>
      <w:r w:rsidR="00AB4474">
        <w:t>)</w:t>
      </w:r>
      <w:r w:rsidR="007E041A">
        <w:t>,</w:t>
      </w:r>
      <w:r w:rsidR="00AB4474">
        <w:t xml:space="preserve"> transmission of SIB1 is required. When operating in unlicensed spectrum having the ability to request UEs to report CGI is an essential feature to resolve e.g. PCI conflicts. Thus, we think that even cells not intended for initial access sh</w:t>
      </w:r>
      <w:r w:rsidR="00F01EEA">
        <w:t>all</w:t>
      </w:r>
      <w:r w:rsidR="00AB4474">
        <w:t xml:space="preserve"> transmit SIB1. </w:t>
      </w:r>
    </w:p>
    <w:p w14:paraId="32089CF9" w14:textId="49165E80" w:rsidR="00AB4474" w:rsidRDefault="00AB4474" w:rsidP="00AB4474">
      <w:pPr>
        <w:pStyle w:val="Observation"/>
      </w:pPr>
      <w:bookmarkStart w:id="4" w:name="_Toc521661097"/>
      <w:r>
        <w:t>To allow UE reporting of CGI</w:t>
      </w:r>
      <w:r w:rsidR="00891265">
        <w:t>,</w:t>
      </w:r>
      <w:r>
        <w:t xml:space="preserve"> transmission of SIB1 is required.</w:t>
      </w:r>
      <w:bookmarkEnd w:id="4"/>
    </w:p>
    <w:p w14:paraId="1CB01C46" w14:textId="611F1C42" w:rsidR="0090673E" w:rsidRDefault="0090673E" w:rsidP="0090673E">
      <w:pPr>
        <w:pStyle w:val="BodyText"/>
      </w:pPr>
      <w:r>
        <w:t xml:space="preserve">In addition, to make full use of the RRM measurement and radio link monitoring framework specified in NR, CSI-RS also need to be transmitted. Considering Observation 1, it is preferable if all these signals are transmitted close in time to each other and with the same channel access rules. </w:t>
      </w:r>
      <w:r w:rsidR="003C5C8B">
        <w:t xml:space="preserve">In RAN1#93 it was agreed that there should be no time gaps within the DRS and that it is desirable if the occupied channel bandwidth requirement is fulfilled, even if it may not be a requirement. </w:t>
      </w:r>
      <w:r>
        <w:t xml:space="preserve">Thus, to facilitate initial access, </w:t>
      </w:r>
      <w:r w:rsidR="007E0690">
        <w:t xml:space="preserve">CGI reporting, </w:t>
      </w:r>
      <w:r>
        <w:t>IDLE/INACTIVE/CONNECTED mode mobility and radio link monitoring in NR-U we make the following proposal:</w:t>
      </w:r>
    </w:p>
    <w:p w14:paraId="614549CA" w14:textId="3A1019A9" w:rsidR="0090673E" w:rsidRDefault="0090673E" w:rsidP="0090673E">
      <w:pPr>
        <w:pStyle w:val="Proposal"/>
      </w:pPr>
      <w:bookmarkStart w:id="5" w:name="_Toc521660957"/>
      <w:r>
        <w:t>The DRS consists at least of:</w:t>
      </w:r>
      <w:r>
        <w:br/>
        <w:t>- One or multiple SS/PBCH Block(s)</w:t>
      </w:r>
      <w:r>
        <w:br/>
        <w:t>- SIB1 carried by PDSCH</w:t>
      </w:r>
      <w:r>
        <w:br/>
        <w:t xml:space="preserve">- (Optionally) CSI-RS resources </w:t>
      </w:r>
      <w:proofErr w:type="gramStart"/>
      <w:r>
        <w:t>for the purpose of</w:t>
      </w:r>
      <w:proofErr w:type="gramEnd"/>
      <w:r>
        <w:t xml:space="preserve"> RRM measurements and RLM</w:t>
      </w:r>
      <w:bookmarkEnd w:id="5"/>
    </w:p>
    <w:p w14:paraId="6FA5B224" w14:textId="16B54575" w:rsidR="0017260F" w:rsidRDefault="0017260F" w:rsidP="008C5253">
      <w:pPr>
        <w:pStyle w:val="BodyText"/>
      </w:pPr>
      <w:r>
        <w:t>T</w:t>
      </w:r>
      <w:r w:rsidR="00D93A77">
        <w:t xml:space="preserve">o allow </w:t>
      </w:r>
      <w:r w:rsidR="002801D8">
        <w:t>efficient multiplexing of SS/PBCH blocks and SIB we think that FDM of SS/PBCH and SIB1 needs to be supported</w:t>
      </w:r>
      <w:r w:rsidR="00497506">
        <w:t xml:space="preserve"> for NR-U in also in FR1</w:t>
      </w:r>
      <w:r w:rsidR="00DB743C">
        <w:t>.</w:t>
      </w:r>
    </w:p>
    <w:p w14:paraId="589852CD" w14:textId="4FB0FEBB" w:rsidR="008C5253" w:rsidRDefault="008C5253" w:rsidP="00F93277">
      <w:pPr>
        <w:pStyle w:val="Proposal"/>
      </w:pPr>
      <w:bookmarkStart w:id="6" w:name="_Toc521660958"/>
      <w:r>
        <w:t>Support FDM of SS/PBCH blocks and SIB1 for NR-U also in FR1.</w:t>
      </w:r>
      <w:bookmarkEnd w:id="6"/>
    </w:p>
    <w:p w14:paraId="04FE10DA" w14:textId="77777777" w:rsidR="0073777B" w:rsidRDefault="0073777B" w:rsidP="00F93277">
      <w:pPr>
        <w:pStyle w:val="BodyText"/>
      </w:pPr>
    </w:p>
    <w:p w14:paraId="61C69644" w14:textId="77777777" w:rsidR="0090673E" w:rsidRDefault="0090673E" w:rsidP="000122F3">
      <w:pPr>
        <w:pStyle w:val="BodyText"/>
      </w:pPr>
      <w:r>
        <w:t xml:space="preserve">NR </w:t>
      </w:r>
      <w:r w:rsidRPr="000122F3">
        <w:t>supports</w:t>
      </w:r>
      <w:r>
        <w:t xml:space="preserve"> the following SS/PBCH Block periods {5, 10, 20, 40, 80, 160} ms [3]. In Rel-13 LAA the supported DRS periodicities are 40 ms, 80 ms and 160 ms, thus considering Observation 1 we make the following proposal: </w:t>
      </w:r>
    </w:p>
    <w:p w14:paraId="1A7F9EF3" w14:textId="0EFF86C0" w:rsidR="0090673E" w:rsidRDefault="0090673E" w:rsidP="0090673E">
      <w:pPr>
        <w:pStyle w:val="Proposal"/>
      </w:pPr>
      <w:bookmarkStart w:id="7" w:name="_Toc521660959"/>
      <w:r>
        <w:t>Support DRS periodicities of [40 ms, 80 ms and 160 ms].</w:t>
      </w:r>
      <w:bookmarkEnd w:id="7"/>
    </w:p>
    <w:p w14:paraId="7C1DA2A5" w14:textId="17F59F76" w:rsidR="00CC1C9B" w:rsidRDefault="00CC1C9B" w:rsidP="00CC1C9B">
      <w:pPr>
        <w:pStyle w:val="Proposal"/>
        <w:numPr>
          <w:ilvl w:val="0"/>
          <w:numId w:val="0"/>
        </w:numPr>
        <w:ind w:left="1304" w:hanging="1304"/>
      </w:pPr>
    </w:p>
    <w:p w14:paraId="211FF63C" w14:textId="0862A578" w:rsidR="00CC1C9B" w:rsidRDefault="00CC1C9B" w:rsidP="00CC1C9B">
      <w:pPr>
        <w:pStyle w:val="BodyText"/>
      </w:pPr>
      <w:proofErr w:type="gramStart"/>
      <w:r>
        <w:t>Similar to</w:t>
      </w:r>
      <w:proofErr w:type="gramEnd"/>
      <w:r>
        <w:t xml:space="preserve"> LTE-LAA, and to guarantee a performance a</w:t>
      </w:r>
      <w:r w:rsidR="002E65DF">
        <w:t>t</w:t>
      </w:r>
      <w:r>
        <w:t xml:space="preserve"> </w:t>
      </w:r>
      <w:r w:rsidR="002E65DF">
        <w:t xml:space="preserve">least as </w:t>
      </w:r>
      <w:r>
        <w:t>good as the one achieved by LTE-LAA, DRS should be allowed the same channel access rules as in LTE-LAA</w:t>
      </w:r>
      <w:r w:rsidR="007133CF">
        <w:t>;</w:t>
      </w:r>
      <w:r>
        <w:t xml:space="preserve"> </w:t>
      </w:r>
      <w:r w:rsidRPr="00CC1C9B">
        <w:t xml:space="preserve">DRS without </w:t>
      </w:r>
      <w:r w:rsidR="000E5A29">
        <w:t xml:space="preserve">user specific </w:t>
      </w:r>
      <w:r w:rsidRPr="00CC1C9B">
        <w:t xml:space="preserve">PDSCH within the DMTC follows a single idle observation interval of at least 25 us as long as the total duration of the DL transmission burst is </w:t>
      </w:r>
      <w:r w:rsidR="002E65DF" w:rsidRPr="00CC1C9B">
        <w:t>no longer</w:t>
      </w:r>
      <w:r w:rsidRPr="00CC1C9B">
        <w:t xml:space="preserve"> than 1 ms</w:t>
      </w:r>
      <w:r w:rsidR="002E65DF">
        <w:t>.</w:t>
      </w:r>
    </w:p>
    <w:p w14:paraId="3BF1DC0C" w14:textId="4B72A491" w:rsidR="002E65DF" w:rsidRDefault="002E65DF" w:rsidP="002E65DF">
      <w:pPr>
        <w:pStyle w:val="Proposal"/>
      </w:pPr>
      <w:bookmarkStart w:id="8" w:name="_Toc521660960"/>
      <w:r>
        <w:t>DRS should be allowed the same channel access rules as in LTE-LAA</w:t>
      </w:r>
      <w:bookmarkEnd w:id="8"/>
    </w:p>
    <w:p w14:paraId="60B7567B" w14:textId="2CE4587E" w:rsidR="00C71F9C" w:rsidRPr="00CC1C9B" w:rsidRDefault="00C71F9C" w:rsidP="00F93277">
      <w:pPr>
        <w:pStyle w:val="Proposal"/>
        <w:numPr>
          <w:ilvl w:val="1"/>
          <w:numId w:val="3"/>
        </w:numPr>
      </w:pPr>
      <w:bookmarkStart w:id="9" w:name="_Toc521660961"/>
      <w:r>
        <w:rPr>
          <w:rFonts w:eastAsia="MS Mincho"/>
          <w:lang w:eastAsia="ja-JP"/>
        </w:rPr>
        <w:t>A</w:t>
      </w:r>
      <w:r w:rsidRPr="00D4269F">
        <w:rPr>
          <w:rFonts w:eastAsia="MS Mincho"/>
          <w:lang w:val="en-US" w:eastAsia="ja-JP"/>
        </w:rPr>
        <w:t xml:space="preserve"> single idle sensing interval is used for the LBT procedure prior to transmission of the DRS</w:t>
      </w:r>
      <w:r>
        <w:rPr>
          <w:rFonts w:eastAsia="MS Mincho"/>
          <w:lang w:val="en-US" w:eastAsia="ja-JP"/>
        </w:rPr>
        <w:t xml:space="preserve"> without user specific PDSCH that has a duration shorter than 1ms.</w:t>
      </w:r>
      <w:bookmarkEnd w:id="9"/>
    </w:p>
    <w:p w14:paraId="3F70267F" w14:textId="77777777" w:rsidR="00732225" w:rsidRDefault="00732225" w:rsidP="00CC1C9B">
      <w:pPr>
        <w:pStyle w:val="BodyText"/>
      </w:pPr>
    </w:p>
    <w:p w14:paraId="674C574F" w14:textId="635D38E5" w:rsidR="000E5A29" w:rsidRDefault="00B11E61" w:rsidP="00CC1C9B">
      <w:pPr>
        <w:pStyle w:val="BodyText"/>
      </w:pPr>
      <w:r>
        <w:t>In many parts of the world the regulation for unlicensed bands include EIRP limits. Because the beamforming gain is included in the EIRP, using beamforming to increase coverage might not be feasible</w:t>
      </w:r>
      <w:r w:rsidR="00FC41D0">
        <w:t xml:space="preserve"> (assuming the device </w:t>
      </w:r>
      <w:r w:rsidR="00FC41D0" w:rsidRPr="00FC41D0">
        <w:t>is able to reach maximum output power with omni-directi</w:t>
      </w:r>
      <w:r w:rsidR="00FC41D0">
        <w:t>onal transmissions)</w:t>
      </w:r>
      <w:r>
        <w:t xml:space="preserve">. However, in general beamforming can also be used to reduce interference. As discussed in </w:t>
      </w:r>
      <w:r w:rsidR="003B514F">
        <w:fldChar w:fldCharType="begin"/>
      </w:r>
      <w:r w:rsidR="003B514F">
        <w:instrText xml:space="preserve"> REF _Ref521494943 \r \h </w:instrText>
      </w:r>
      <w:r w:rsidR="003B514F">
        <w:fldChar w:fldCharType="separate"/>
      </w:r>
      <w:r w:rsidR="003B514F">
        <w:t>[2]</w:t>
      </w:r>
      <w:r w:rsidR="003B514F">
        <w:fldChar w:fldCharType="end"/>
      </w:r>
      <w:r w:rsidR="0079121A">
        <w:t xml:space="preserve"> NR supports that the UE indicates the best SS/PBCH block to the gNB using the RACH procedure. This information can then be used in the gNB precoder selection</w:t>
      </w:r>
      <w:r w:rsidR="00FC41D0">
        <w:t xml:space="preserve">, allowing the gNB to reduce interference for upcoming </w:t>
      </w:r>
      <w:r w:rsidR="00354B73">
        <w:t xml:space="preserve">beamformed PDSCH </w:t>
      </w:r>
      <w:r w:rsidR="00FC41D0">
        <w:t>transmissions.</w:t>
      </w:r>
      <w:r w:rsidR="0079121A">
        <w:t xml:space="preserve"> Thus, we think that even </w:t>
      </w:r>
      <w:r w:rsidR="00FC41D0">
        <w:t>for the cases where S</w:t>
      </w:r>
      <w:r w:rsidR="0079121A">
        <w:t>S/PBCH block coverage cannot be improved by beamforming</w:t>
      </w:r>
      <w:r w:rsidR="00BB6EBB">
        <w:t>,</w:t>
      </w:r>
      <w:r w:rsidR="0079121A">
        <w:t xml:space="preserve"> supporting beamformed SS/PBCH blocks has other merits.</w:t>
      </w:r>
      <w:r w:rsidR="00B204D9">
        <w:t xml:space="preserve"> Thus, we see no reason to restrict this for NR-U.</w:t>
      </w:r>
    </w:p>
    <w:p w14:paraId="16481374" w14:textId="2DAB0D5D" w:rsidR="0079121A" w:rsidRDefault="00B204D9" w:rsidP="00F93277">
      <w:pPr>
        <w:pStyle w:val="Observation"/>
      </w:pPr>
      <w:bookmarkStart w:id="10" w:name="_Toc521661098"/>
      <w:r>
        <w:t>NR s</w:t>
      </w:r>
      <w:r w:rsidR="0079121A">
        <w:t>upport</w:t>
      </w:r>
      <w:r>
        <w:t>s</w:t>
      </w:r>
      <w:r w:rsidR="0079121A">
        <w:t xml:space="preserve"> beamformed SS/PBCH block</w:t>
      </w:r>
      <w:r w:rsidR="00110211">
        <w:t xml:space="preserve"> transmissions</w:t>
      </w:r>
      <w:r w:rsidR="0079121A">
        <w:t xml:space="preserve"> </w:t>
      </w:r>
      <w:r>
        <w:t xml:space="preserve">and thus </w:t>
      </w:r>
      <w:r w:rsidR="00120E65">
        <w:t>we see no reason to restrict this for NR-U</w:t>
      </w:r>
      <w:r w:rsidR="0079121A">
        <w:t>.</w:t>
      </w:r>
      <w:bookmarkEnd w:id="10"/>
    </w:p>
    <w:p w14:paraId="5CDD5A17" w14:textId="2776CCEC" w:rsidR="00AE22A5" w:rsidRDefault="00110211" w:rsidP="0088223C">
      <w:pPr>
        <w:pStyle w:val="BodyText"/>
        <w:rPr>
          <w:lang w:val="en-US"/>
        </w:rPr>
      </w:pPr>
      <w:r>
        <w:rPr>
          <w:lang w:val="en-US"/>
        </w:rPr>
        <w:lastRenderedPageBreak/>
        <w:t>One</w:t>
      </w:r>
      <w:r w:rsidR="00CE2E5D">
        <w:rPr>
          <w:lang w:val="en-US"/>
        </w:rPr>
        <w:t xml:space="preserve"> example of a potential DRS composition </w:t>
      </w:r>
      <w:r w:rsidR="003C552C">
        <w:rPr>
          <w:lang w:val="en-US"/>
        </w:rPr>
        <w:t xml:space="preserve">for 30kHz subcarrier spacing </w:t>
      </w:r>
      <w:r w:rsidR="00CE2E5D">
        <w:rPr>
          <w:lang w:val="en-US"/>
        </w:rPr>
        <w:t>is shown in Figure 2.</w:t>
      </w:r>
      <w:r w:rsidR="003C552C">
        <w:rPr>
          <w:lang w:val="en-US"/>
        </w:rPr>
        <w:t xml:space="preserve"> The length is restricted to 1 ms to be able to reuse the LAA-DRS channel access rules. Because the PDCCH search space repeats every 7 OS, LBT can be attempted every half-slot. In the figure</w:t>
      </w:r>
      <w:r w:rsidR="00BB6EBB">
        <w:rPr>
          <w:lang w:val="en-US"/>
        </w:rPr>
        <w:t>,</w:t>
      </w:r>
      <w:r w:rsidR="003C552C">
        <w:rPr>
          <w:lang w:val="en-US"/>
        </w:rPr>
        <w:t xml:space="preserve"> SSB</w:t>
      </w:r>
      <w:r w:rsidR="00D40F2E">
        <w:rPr>
          <w:lang w:val="en-US"/>
        </w:rPr>
        <w:t>X</w:t>
      </w:r>
      <w:r w:rsidR="003C552C">
        <w:rPr>
          <w:lang w:val="en-US"/>
        </w:rPr>
        <w:t xml:space="preserve"> (</w:t>
      </w:r>
      <w:r w:rsidR="00D40F2E">
        <w:rPr>
          <w:lang w:val="en-US"/>
        </w:rPr>
        <w:t>Y</w:t>
      </w:r>
      <w:r w:rsidR="003C552C">
        <w:rPr>
          <w:lang w:val="en-US"/>
        </w:rPr>
        <w:t xml:space="preserve">) denotes </w:t>
      </w:r>
      <w:r w:rsidR="00917097">
        <w:rPr>
          <w:lang w:val="en-US"/>
        </w:rPr>
        <w:t xml:space="preserve">an </w:t>
      </w:r>
      <w:r w:rsidR="003C552C">
        <w:rPr>
          <w:lang w:val="en-US"/>
        </w:rPr>
        <w:t xml:space="preserve">SS/PBCH block with index </w:t>
      </w:r>
      <w:r w:rsidR="00D40F2E">
        <w:rPr>
          <w:lang w:val="en-US"/>
        </w:rPr>
        <w:t>X</w:t>
      </w:r>
      <w:r w:rsidR="003C552C">
        <w:rPr>
          <w:lang w:val="en-US"/>
        </w:rPr>
        <w:t xml:space="preserve"> </w:t>
      </w:r>
      <w:r w:rsidR="00917097">
        <w:rPr>
          <w:lang w:val="en-US"/>
        </w:rPr>
        <w:t xml:space="preserve">and </w:t>
      </w:r>
      <w:r w:rsidR="003C552C">
        <w:rPr>
          <w:lang w:val="en-US"/>
        </w:rPr>
        <w:t xml:space="preserve">effective SS/PBCH block index </w:t>
      </w:r>
      <w:r w:rsidR="00D40F2E">
        <w:rPr>
          <w:lang w:val="en-US"/>
        </w:rPr>
        <w:t>Y</w:t>
      </w:r>
      <w:r w:rsidR="003C552C">
        <w:rPr>
          <w:lang w:val="en-US"/>
        </w:rPr>
        <w:t xml:space="preserve"> as discussed in </w:t>
      </w:r>
      <w:r w:rsidR="003C552C">
        <w:fldChar w:fldCharType="begin"/>
      </w:r>
      <w:r w:rsidR="003C552C">
        <w:instrText xml:space="preserve"> REF _Ref521494943 \r \h </w:instrText>
      </w:r>
      <w:r w:rsidR="003C552C">
        <w:fldChar w:fldCharType="separate"/>
      </w:r>
      <w:r w:rsidR="003C552C">
        <w:t>[2]</w:t>
      </w:r>
      <w:r w:rsidR="003C552C">
        <w:fldChar w:fldCharType="end"/>
      </w:r>
      <w:r w:rsidR="003C552C">
        <w:t>.</w:t>
      </w:r>
      <w:r w:rsidR="00B41302">
        <w:t xml:space="preserve"> In this example, the DRS is time shifted by a half slot due to LBT failure at the beginning of the first slot. As discussed in </w:t>
      </w:r>
      <w:r w:rsidR="00B41302">
        <w:fldChar w:fldCharType="begin"/>
      </w:r>
      <w:r w:rsidR="00B41302">
        <w:instrText xml:space="preserve"> REF _Ref521494943 \r \h </w:instrText>
      </w:r>
      <w:r w:rsidR="00B41302">
        <w:fldChar w:fldCharType="separate"/>
      </w:r>
      <w:r w:rsidR="00B41302">
        <w:t>[2]</w:t>
      </w:r>
      <w:r w:rsidR="00B41302">
        <w:fldChar w:fldCharType="end"/>
      </w:r>
      <w:r w:rsidR="00B41302">
        <w:t xml:space="preserve">, the effective index Y allows the UE to determine which SS/PBCH </w:t>
      </w:r>
      <w:r w:rsidR="001714B7">
        <w:t>b</w:t>
      </w:r>
      <w:r w:rsidR="00B41302">
        <w:t xml:space="preserve">lock from one DRS burst to another </w:t>
      </w:r>
      <w:r w:rsidR="001714B7">
        <w:t xml:space="preserve">that </w:t>
      </w:r>
      <w:r w:rsidR="00B41302">
        <w:t xml:space="preserve">are </w:t>
      </w:r>
      <w:proofErr w:type="spellStart"/>
      <w:r w:rsidR="00B41302">
        <w:t>QCL’d</w:t>
      </w:r>
      <w:proofErr w:type="spellEnd"/>
      <w:r w:rsidR="00B41302">
        <w:t>, even though the SS/PBCH block indices X may be different from burst to burst.</w:t>
      </w:r>
    </w:p>
    <w:p w14:paraId="54A575E9" w14:textId="46B5FE53" w:rsidR="00CE2E5D" w:rsidRDefault="00917097" w:rsidP="00CE2E5D">
      <w:pPr>
        <w:pStyle w:val="TH"/>
        <w:rPr>
          <w:lang w:val="en-US"/>
        </w:rPr>
      </w:pPr>
      <w:r w:rsidRPr="00917097">
        <w:rPr>
          <w:noProof/>
        </w:rPr>
        <w:t xml:space="preserve"> </w:t>
      </w:r>
      <w:r w:rsidR="00F52508" w:rsidRPr="00F52508">
        <w:rPr>
          <w:noProof/>
        </w:rPr>
        <w:drawing>
          <wp:inline distT="0" distB="0" distL="0" distR="0" wp14:anchorId="4EEA8AE5" wp14:editId="152572D4">
            <wp:extent cx="6138407" cy="1343638"/>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9715" r="7863"/>
                    <a:stretch/>
                  </pic:blipFill>
                  <pic:spPr bwMode="auto">
                    <a:xfrm>
                      <a:off x="0" y="0"/>
                      <a:ext cx="6155891" cy="1347465"/>
                    </a:xfrm>
                    <a:prstGeom prst="rect">
                      <a:avLst/>
                    </a:prstGeom>
                    <a:ln>
                      <a:noFill/>
                    </a:ln>
                    <a:extLst>
                      <a:ext uri="{53640926-AAD7-44D8-BBD7-CCE9431645EC}">
                        <a14:shadowObscured xmlns:a14="http://schemas.microsoft.com/office/drawing/2010/main"/>
                      </a:ext>
                    </a:extLst>
                  </pic:spPr>
                </pic:pic>
              </a:graphicData>
            </a:graphic>
          </wp:inline>
        </w:drawing>
      </w:r>
    </w:p>
    <w:p w14:paraId="1213D241" w14:textId="4E0A1339" w:rsidR="00CE2E5D" w:rsidRDefault="00CE2E5D" w:rsidP="00CE2E5D">
      <w:pPr>
        <w:pStyle w:val="TF"/>
        <w:rPr>
          <w:lang w:val="en-US"/>
        </w:rPr>
      </w:pPr>
      <w:r w:rsidRPr="001D6C5F">
        <w:rPr>
          <w:lang w:val="en-US"/>
        </w:rPr>
        <w:t xml:space="preserve">Figure </w:t>
      </w:r>
      <w:r w:rsidR="00110211">
        <w:rPr>
          <w:lang w:val="en-US"/>
        </w:rPr>
        <w:t>1</w:t>
      </w:r>
      <w:r w:rsidRPr="001D6C5F">
        <w:rPr>
          <w:lang w:val="en-US"/>
        </w:rPr>
        <w:t xml:space="preserve">: </w:t>
      </w:r>
      <w:r w:rsidR="00BB6EBB">
        <w:rPr>
          <w:lang w:val="en-US"/>
        </w:rPr>
        <w:t>Example</w:t>
      </w:r>
      <w:r w:rsidRPr="001D6C5F">
        <w:rPr>
          <w:lang w:val="en-US"/>
        </w:rPr>
        <w:t xml:space="preserve"> </w:t>
      </w:r>
      <w:r w:rsidR="00BB6EBB">
        <w:rPr>
          <w:lang w:val="en-US"/>
        </w:rPr>
        <w:t xml:space="preserve">of a potential </w:t>
      </w:r>
      <w:r w:rsidRPr="001D6C5F">
        <w:rPr>
          <w:lang w:val="en-US"/>
        </w:rPr>
        <w:t>DRS composition</w:t>
      </w:r>
      <w:r w:rsidR="00917097">
        <w:rPr>
          <w:lang w:val="en-US"/>
        </w:rPr>
        <w:t xml:space="preserve"> for 30kHz subcarrier spacing</w:t>
      </w:r>
      <w:r>
        <w:rPr>
          <w:lang w:val="en-US"/>
        </w:rPr>
        <w:t>.</w:t>
      </w:r>
    </w:p>
    <w:p w14:paraId="0D4272E5" w14:textId="10936F58" w:rsidR="00367BD6" w:rsidRDefault="00BB6EBB" w:rsidP="00CE2E5D">
      <w:pPr>
        <w:pStyle w:val="BodyText"/>
        <w:rPr>
          <w:lang w:val="en-US"/>
        </w:rPr>
      </w:pPr>
      <w:r>
        <w:rPr>
          <w:lang w:val="en-US"/>
        </w:rPr>
        <w:t>To improve robustness of the SIB1 transmission it is desirable to enable soft combining of the different redundancy versions.</w:t>
      </w:r>
      <w:r w:rsidR="001A40F0">
        <w:rPr>
          <w:lang w:val="en-US"/>
        </w:rPr>
        <w:t xml:space="preserve"> In this example RV0 and RV3 has been chosen as they are self-decodable.</w:t>
      </w:r>
    </w:p>
    <w:p w14:paraId="7BC40366" w14:textId="1833EB10" w:rsidR="0088223C" w:rsidRDefault="006D4DA4" w:rsidP="00F93277">
      <w:pPr>
        <w:pStyle w:val="Observation"/>
        <w:rPr>
          <w:lang w:val="en-US"/>
        </w:rPr>
      </w:pPr>
      <w:bookmarkStart w:id="11" w:name="_Toc521661099"/>
      <w:r>
        <w:rPr>
          <w:lang w:val="en-US"/>
        </w:rPr>
        <w:t>Using Rel-15 NR mechanisms t</w:t>
      </w:r>
      <w:r w:rsidR="00561A5B">
        <w:rPr>
          <w:lang w:val="en-US"/>
        </w:rPr>
        <w:t xml:space="preserve">he UE can soft combine </w:t>
      </w:r>
      <w:r w:rsidR="003D6CE8">
        <w:rPr>
          <w:lang w:val="en-US"/>
        </w:rPr>
        <w:t>different SIB1 redundancy versions</w:t>
      </w:r>
      <w:r w:rsidR="00401154">
        <w:rPr>
          <w:lang w:val="en-US"/>
        </w:rPr>
        <w:t xml:space="preserve"> in the DRS</w:t>
      </w:r>
      <w:r w:rsidR="003D6CE8">
        <w:rPr>
          <w:lang w:val="en-US"/>
        </w:rPr>
        <w:t>.</w:t>
      </w:r>
      <w:bookmarkEnd w:id="11"/>
    </w:p>
    <w:p w14:paraId="77CF295D" w14:textId="7EA6BC84" w:rsidR="000E5A29" w:rsidRDefault="000E5A29" w:rsidP="001D6C5F">
      <w:pPr>
        <w:pStyle w:val="Heading3"/>
      </w:pPr>
      <w:r>
        <w:t>2.1.2 Paging</w:t>
      </w:r>
    </w:p>
    <w:p w14:paraId="7D74DAF9" w14:textId="5382AFC1" w:rsidR="000E5A29" w:rsidRDefault="000E5A29" w:rsidP="000E5A29">
      <w:pPr>
        <w:pStyle w:val="BodyText"/>
      </w:pPr>
      <w:r>
        <w:t xml:space="preserve">For UEs in IDLE/INACTIVE mode monitoring paging, it is beneficial from a power consumption point of view if the paging message is transmitted close in time to the DRS. Thus, for full scheduling flexibility and given sufficient time/frequency resources are available it is beneficial if NR-U supports multiplexing of DRS and paging. </w:t>
      </w:r>
      <w:r w:rsidR="00756517">
        <w:t xml:space="preserve">Note that Rel-15 NR already supports multiplexing of paging and SIB1. </w:t>
      </w:r>
      <w:r>
        <w:t xml:space="preserve">Allowing multiplexing of paging and the DRS is also in line with Observation 1. We thus make the following proposal: </w:t>
      </w:r>
    </w:p>
    <w:p w14:paraId="07018330" w14:textId="4D3429AD" w:rsidR="000E5A29" w:rsidRDefault="00382E30" w:rsidP="000E5A29">
      <w:pPr>
        <w:pStyle w:val="Proposal"/>
      </w:pPr>
      <w:bookmarkStart w:id="12" w:name="_Toc521660962"/>
      <w:r>
        <w:t>S</w:t>
      </w:r>
      <w:r w:rsidR="000E5A29">
        <w:t xml:space="preserve">upport multiplexing of NR-DRS and paging. </w:t>
      </w:r>
      <w:bookmarkEnd w:id="12"/>
    </w:p>
    <w:p w14:paraId="60127E4F" w14:textId="77777777" w:rsidR="000E5A29" w:rsidRDefault="000E5A29" w:rsidP="000E5A29"/>
    <w:p w14:paraId="3E4879C9" w14:textId="77777777" w:rsidR="000E5A29" w:rsidRDefault="000E5A29" w:rsidP="00CC1C9B">
      <w:pPr>
        <w:pStyle w:val="BodyText"/>
      </w:pPr>
    </w:p>
    <w:p w14:paraId="16258AD6" w14:textId="6136B996" w:rsidR="00A5623E" w:rsidRDefault="00A5623E" w:rsidP="00A5623E">
      <w:pPr>
        <w:pStyle w:val="Heading2"/>
      </w:pPr>
      <w:r>
        <w:t>2.2</w:t>
      </w:r>
      <w:r>
        <w:tab/>
        <w:t>PDCCH/PDSCH design</w:t>
      </w:r>
    </w:p>
    <w:p w14:paraId="394BEA5E" w14:textId="77777777" w:rsidR="00A5623E" w:rsidRDefault="00A5623E" w:rsidP="00A5623E">
      <w:pPr>
        <w:pStyle w:val="BodyText"/>
      </w:pPr>
      <w:r>
        <w:t xml:space="preserve">In RAN1#92bis, it was agreed that “NR-U supports both Type-A and Type-B mapping, and “Additional starting positions and durations are not precluded”. Based on existing DL design in NR licensed, the following topics are discussed and </w:t>
      </w:r>
      <w:proofErr w:type="spellStart"/>
      <w:r>
        <w:t>analyzed</w:t>
      </w:r>
      <w:proofErr w:type="spellEnd"/>
      <w:r>
        <w:t xml:space="preserve"> for NR unlicensed operation:</w:t>
      </w:r>
    </w:p>
    <w:p w14:paraId="306ADB96" w14:textId="77777777" w:rsidR="00A5623E" w:rsidRDefault="00A5623E" w:rsidP="00A5623E">
      <w:pPr>
        <w:pStyle w:val="BodyText"/>
      </w:pPr>
      <w:r>
        <w:t>•</w:t>
      </w:r>
      <w:r>
        <w:tab/>
        <w:t>PDCCH monitoring;</w:t>
      </w:r>
    </w:p>
    <w:p w14:paraId="0E76CF41" w14:textId="77777777" w:rsidR="00A5623E" w:rsidRDefault="00A5623E" w:rsidP="00A5623E">
      <w:pPr>
        <w:pStyle w:val="BodyText"/>
      </w:pPr>
      <w:r>
        <w:t>•</w:t>
      </w:r>
      <w:r>
        <w:tab/>
        <w:t>DL transmission identification.</w:t>
      </w:r>
    </w:p>
    <w:p w14:paraId="7EF9A835" w14:textId="77777777" w:rsidR="00A5623E" w:rsidRDefault="00A5623E" w:rsidP="00A5623E"/>
    <w:p w14:paraId="4AB6F0EA" w14:textId="7E246DBC" w:rsidR="00A5623E" w:rsidRDefault="00E9645E" w:rsidP="00E9645E">
      <w:pPr>
        <w:pStyle w:val="Heading2"/>
      </w:pPr>
      <w:r>
        <w:t>2.2.1</w:t>
      </w:r>
      <w:r>
        <w:tab/>
      </w:r>
      <w:r w:rsidR="00A5623E" w:rsidRPr="003E1CE7">
        <w:t>PDCCH monitoring:</w:t>
      </w:r>
    </w:p>
    <w:p w14:paraId="383886A7" w14:textId="77777777" w:rsidR="003E1CE7" w:rsidRDefault="003E1CE7" w:rsidP="003E1CE7">
      <w:pPr>
        <w:pStyle w:val="IvDInstructiontext"/>
        <w:jc w:val="both"/>
        <w:rPr>
          <w:rStyle w:val="IvDbodytextChar"/>
          <w:rFonts w:cs="Times New Roman"/>
          <w:i w:val="0"/>
          <w:color w:val="auto"/>
          <w:sz w:val="20"/>
          <w:szCs w:val="20"/>
        </w:rPr>
      </w:pPr>
      <w:r>
        <w:rPr>
          <w:rStyle w:val="IvDbodytextChar"/>
          <w:rFonts w:cs="Times New Roman"/>
          <w:i w:val="0"/>
          <w:color w:val="auto"/>
          <w:sz w:val="20"/>
          <w:szCs w:val="20"/>
        </w:rPr>
        <w:t>In NR, the PDCCH monitoring information per search space is configured via RRC. For each configured search space, the following parameters are included:</w:t>
      </w:r>
    </w:p>
    <w:p w14:paraId="6B92915A" w14:textId="77777777" w:rsidR="003E1CE7" w:rsidRDefault="003E1CE7" w:rsidP="003E1CE7">
      <w:pPr>
        <w:pStyle w:val="IvDInstructiontext"/>
        <w:numPr>
          <w:ilvl w:val="0"/>
          <w:numId w:val="31"/>
        </w:numPr>
        <w:jc w:val="both"/>
        <w:rPr>
          <w:rStyle w:val="IvDbodytextChar"/>
          <w:rFonts w:cs="Times New Roman"/>
          <w:i w:val="0"/>
          <w:color w:val="auto"/>
          <w:sz w:val="20"/>
          <w:szCs w:val="20"/>
        </w:rPr>
      </w:pPr>
      <w:proofErr w:type="spellStart"/>
      <w:r>
        <w:rPr>
          <w:rStyle w:val="IvDbodytextChar"/>
          <w:rFonts w:cs="Times New Roman"/>
          <w:i w:val="0"/>
          <w:color w:val="auto"/>
          <w:sz w:val="20"/>
          <w:szCs w:val="20"/>
        </w:rPr>
        <w:t>monitoringSlotPeriodicityAndOffset</w:t>
      </w:r>
      <w:proofErr w:type="spellEnd"/>
      <w:r>
        <w:rPr>
          <w:rStyle w:val="IvDbodytextChar"/>
          <w:rFonts w:cs="Times New Roman"/>
          <w:color w:val="auto"/>
          <w:sz w:val="20"/>
          <w:szCs w:val="20"/>
        </w:rPr>
        <w:t xml:space="preserve">: </w:t>
      </w:r>
      <w:r>
        <w:rPr>
          <w:rStyle w:val="IvDbodytextChar"/>
          <w:rFonts w:cs="Times New Roman"/>
          <w:i w:val="0"/>
          <w:color w:val="auto"/>
          <w:sz w:val="20"/>
          <w:szCs w:val="20"/>
        </w:rPr>
        <w:t>Slots for PDCCH Monitoring configured as periodicity and offset</w:t>
      </w:r>
    </w:p>
    <w:p w14:paraId="70DF1DFB" w14:textId="77777777" w:rsidR="003E1CE7" w:rsidRDefault="003E1CE7" w:rsidP="003E1CE7">
      <w:pPr>
        <w:pStyle w:val="IvDInstructiontext"/>
        <w:numPr>
          <w:ilvl w:val="0"/>
          <w:numId w:val="31"/>
        </w:numPr>
        <w:jc w:val="both"/>
        <w:rPr>
          <w:rStyle w:val="IvDbodytextChar"/>
          <w:rFonts w:cs="Times New Roman"/>
          <w:i w:val="0"/>
          <w:color w:val="auto"/>
          <w:sz w:val="20"/>
          <w:szCs w:val="20"/>
        </w:rPr>
      </w:pPr>
      <w:proofErr w:type="spellStart"/>
      <w:r>
        <w:rPr>
          <w:rStyle w:val="IvDbodytextChar"/>
          <w:rFonts w:cs="Times New Roman"/>
          <w:i w:val="0"/>
          <w:color w:val="auto"/>
          <w:sz w:val="20"/>
          <w:szCs w:val="20"/>
        </w:rPr>
        <w:lastRenderedPageBreak/>
        <w:t>monitoringSymbolsWithinSlot</w:t>
      </w:r>
      <w:proofErr w:type="spellEnd"/>
      <w:r>
        <w:rPr>
          <w:rStyle w:val="IvDbodytextChar"/>
          <w:rFonts w:cs="Times New Roman"/>
          <w:color w:val="auto"/>
          <w:sz w:val="20"/>
          <w:szCs w:val="20"/>
        </w:rPr>
        <w:t xml:space="preserve">: </w:t>
      </w:r>
      <w:r>
        <w:rPr>
          <w:rStyle w:val="IvDbodytextChar"/>
          <w:rFonts w:cs="Times New Roman"/>
          <w:i w:val="0"/>
          <w:color w:val="auto"/>
          <w:sz w:val="20"/>
          <w:szCs w:val="20"/>
        </w:rPr>
        <w:t>Symbols for PDCCH monitoring in the slots configured for PDCCH monitoring. The field is a bit map of 14 symbols. The most significant (left) bit represents the first OFDM in a slot. The least significant (right) bit represents the last symbol.</w:t>
      </w:r>
    </w:p>
    <w:p w14:paraId="5692C50C" w14:textId="77777777" w:rsidR="00E9645E" w:rsidRPr="003E1CE7" w:rsidRDefault="00E9645E" w:rsidP="003E1CE7"/>
    <w:p w14:paraId="67451DFE" w14:textId="08201C75" w:rsidR="00A5623E" w:rsidRDefault="00A5623E" w:rsidP="00A5623E">
      <w:pPr>
        <w:pStyle w:val="BodyText"/>
      </w:pPr>
      <w:r>
        <w:t xml:space="preserve">Type B PDSCH mapping (formerly called mini-slots) that can be started in any OFDM symbol in a slot and have length of 2, 4 or 7 OFDM symbols. This will be very helpful for NR unlicensed nodes to get access to the channel. By using Type B PDSCH mapping, NR unlicensed systems will have better performance in contending for an unlicensed channel based on an LBT procedure due to the finer time granularity. </w:t>
      </w:r>
      <w:proofErr w:type="gramStart"/>
      <w:r>
        <w:t>In order to</w:t>
      </w:r>
      <w:proofErr w:type="gramEnd"/>
      <w:r>
        <w:t xml:space="preserve"> save PDCCH and DM-RS overhead, gNB may use Type B PDSCH first to align the ending position of slot boundary and then switches to type A PDSCH transmission. One example is shown in Figure 1: gNB performs LBT and starts data transmission by using Type B PDSCH mapping in the middle of slot n immediately after LBT succeeds. In succeeding slots (i.e. slot n+1, n+2, n+3) within the TXOP, gNB switches to Type A PDSCH mapping transmission to save overhead. To match one TXOP requirement (e.g. 4ms) or burst length, the last slot is partial slot transmission which is already supported by Type A PDSCH mapping in NR R15.</w:t>
      </w:r>
    </w:p>
    <w:p w14:paraId="619C8312" w14:textId="1939DF0E" w:rsidR="00A5623E" w:rsidRDefault="00A5623E" w:rsidP="000A6ECB">
      <w:pPr>
        <w:pStyle w:val="TH"/>
      </w:pPr>
      <w:r>
        <w:t xml:space="preserve"> </w:t>
      </w:r>
      <w:r w:rsidRPr="000A6ECB">
        <w:rPr>
          <w:noProof/>
        </w:rPr>
        <w:drawing>
          <wp:inline distT="0" distB="0" distL="0" distR="0" wp14:anchorId="5C2EE6AD" wp14:editId="39E1A60E">
            <wp:extent cx="6120765" cy="17336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733671"/>
                    </a:xfrm>
                    <a:prstGeom prst="rect">
                      <a:avLst/>
                    </a:prstGeom>
                    <a:noFill/>
                  </pic:spPr>
                </pic:pic>
              </a:graphicData>
            </a:graphic>
          </wp:inline>
        </w:drawing>
      </w:r>
    </w:p>
    <w:p w14:paraId="4C5D35A9" w14:textId="77777777" w:rsidR="00A5623E" w:rsidRDefault="00A5623E" w:rsidP="000A6ECB">
      <w:pPr>
        <w:pStyle w:val="TF"/>
      </w:pPr>
      <w:r>
        <w:t>Figure 1</w:t>
      </w:r>
      <w:r>
        <w:tab/>
        <w:t>Example for NR-U PDSCH transmission at gNB side and PDCCH monitoring at UE side</w:t>
      </w:r>
    </w:p>
    <w:p w14:paraId="2EE0725B" w14:textId="1AE6EDE0" w:rsidR="00A5623E" w:rsidRDefault="00A5623E" w:rsidP="00A5623E">
      <w:pPr>
        <w:pStyle w:val="Observation"/>
      </w:pPr>
      <w:bookmarkStart w:id="13" w:name="_Toc521661100"/>
      <w:r>
        <w:t>NR-U could support any start and end symbol transmission within one slot by proper configuration following NR Rel-15 Specifications.</w:t>
      </w:r>
      <w:bookmarkEnd w:id="13"/>
    </w:p>
    <w:p w14:paraId="738FDE5A" w14:textId="77777777" w:rsidR="00A5623E" w:rsidRDefault="00A5623E" w:rsidP="00A5623E"/>
    <w:p w14:paraId="2773CCBA" w14:textId="77777777" w:rsidR="003E1CE7" w:rsidRDefault="00A5623E" w:rsidP="00A5623E">
      <w:pPr>
        <w:pStyle w:val="BodyText"/>
      </w:pPr>
      <w:proofErr w:type="gramStart"/>
      <w:r>
        <w:t>In order to</w:t>
      </w:r>
      <w:proofErr w:type="gramEnd"/>
      <w:r>
        <w:t xml:space="preserve"> achieve observation 2, UEs need to monitor the control region for Type B PDSCH mapping more frequently, e.g. every two symbols in Figure 1. However, according to current NR R15 spec, UE needs to perform the same PDCCH monitoring pattern for Type B mapping even if the transmissions switch to type A, e.g. every 2 symbols in slot n+1, n+2 </w:t>
      </w:r>
      <w:proofErr w:type="gramStart"/>
      <w:r>
        <w:t>and etc.</w:t>
      </w:r>
      <w:proofErr w:type="gramEnd"/>
      <w:r>
        <w:t xml:space="preserve"> This is useful for URLLC traffic in regular NR but for NR-U UEs this is costly and a waste in terms of complexity and power consumption. </w:t>
      </w:r>
    </w:p>
    <w:p w14:paraId="3B8FCF3A" w14:textId="52F05672" w:rsidR="003E1CE7" w:rsidRDefault="003E1CE7" w:rsidP="00A5623E">
      <w:pPr>
        <w:pStyle w:val="BodyText"/>
      </w:pPr>
      <w:r>
        <w:t xml:space="preserve">In this section we provide possible alternative to reduce PDCCH monitoring and thereby minimize the UE power consumption issue. </w:t>
      </w:r>
    </w:p>
    <w:p w14:paraId="715225F8" w14:textId="127A0882" w:rsidR="00A5623E" w:rsidRDefault="003E1CE7" w:rsidP="00A5623E">
      <w:pPr>
        <w:pStyle w:val="BodyText"/>
      </w:pPr>
      <w:r>
        <w:t xml:space="preserve">As a first alternative, </w:t>
      </w:r>
      <w:r w:rsidR="00A5623E">
        <w:t xml:space="preserve">a NR-U UE without URLLC traffic could be configured with two PDCCH monitoring patterns, one is based on Type A mapping and the other is based on Type B mapping. When data transmission switches to Type A, monitoring pattern based on Type A is activated. When the transmission burst ends and there is still data to this UE, monitoring pattern based on Type B is activated.  </w:t>
      </w:r>
    </w:p>
    <w:p w14:paraId="77877DEC" w14:textId="288B9C3A" w:rsidR="00A5623E" w:rsidRDefault="00A5623E" w:rsidP="00A5623E">
      <w:pPr>
        <w:pStyle w:val="TH"/>
      </w:pPr>
      <w:r>
        <w:lastRenderedPageBreak/>
        <w:t xml:space="preserve"> </w:t>
      </w:r>
      <w:r>
        <w:rPr>
          <w:noProof/>
        </w:rPr>
        <w:drawing>
          <wp:inline distT="0" distB="0" distL="0" distR="0" wp14:anchorId="0EF52514" wp14:editId="6D9C3918">
            <wp:extent cx="5601911" cy="1984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08855" cy="1986584"/>
                    </a:xfrm>
                    <a:prstGeom prst="rect">
                      <a:avLst/>
                    </a:prstGeom>
                    <a:noFill/>
                  </pic:spPr>
                </pic:pic>
              </a:graphicData>
            </a:graphic>
          </wp:inline>
        </w:drawing>
      </w:r>
    </w:p>
    <w:p w14:paraId="23F6B70E" w14:textId="77777777" w:rsidR="00A5623E" w:rsidRDefault="00A5623E" w:rsidP="00A5623E">
      <w:pPr>
        <w:pStyle w:val="TF"/>
      </w:pPr>
      <w:r>
        <w:t>Figure 2      Example for switch between two PDCCH monitoring patterns</w:t>
      </w:r>
      <w:r>
        <w:tab/>
      </w:r>
    </w:p>
    <w:p w14:paraId="65612A71" w14:textId="6931381E" w:rsidR="00E9645E" w:rsidRDefault="003E1CE7" w:rsidP="003E1CE7">
      <w:pPr>
        <w:pStyle w:val="IvDInstructiontext"/>
        <w:jc w:val="both"/>
        <w:rPr>
          <w:rStyle w:val="IvDbodytextChar"/>
          <w:rFonts w:cs="Times New Roman"/>
          <w:i w:val="0"/>
          <w:color w:val="auto"/>
          <w:sz w:val="20"/>
          <w:szCs w:val="20"/>
        </w:rPr>
      </w:pPr>
      <w:r w:rsidRPr="003E1CE7">
        <w:rPr>
          <w:rStyle w:val="IvDbodytextChar"/>
          <w:rFonts w:cs="Times New Roman"/>
          <w:i w:val="0"/>
          <w:color w:val="auto"/>
          <w:sz w:val="20"/>
          <w:szCs w:val="20"/>
        </w:rPr>
        <w:t xml:space="preserve">As a second alternative, </w:t>
      </w:r>
      <w:r w:rsidR="005C39F8">
        <w:rPr>
          <w:rStyle w:val="IvDbodytextChar"/>
          <w:rFonts w:cs="Times New Roman"/>
          <w:i w:val="0"/>
          <w:color w:val="auto"/>
          <w:sz w:val="20"/>
          <w:szCs w:val="20"/>
        </w:rPr>
        <w:t>o</w:t>
      </w:r>
      <w:r>
        <w:rPr>
          <w:rStyle w:val="IvDbodytextChar"/>
          <w:rFonts w:cs="Times New Roman"/>
          <w:i w:val="0"/>
          <w:color w:val="auto"/>
          <w:sz w:val="20"/>
          <w:szCs w:val="20"/>
        </w:rPr>
        <w:t>nce gNB initiate the COT, the gNB may indicate additional PDCCH monitoring information to the UEs</w:t>
      </w:r>
      <w:r w:rsidR="005C39F8">
        <w:rPr>
          <w:rStyle w:val="IvDbodytextChar"/>
          <w:rFonts w:cs="Times New Roman"/>
          <w:i w:val="0"/>
          <w:color w:val="auto"/>
          <w:sz w:val="20"/>
          <w:szCs w:val="20"/>
        </w:rPr>
        <w:t xml:space="preserve"> via dynamic signalling. This will allow the gNB to </w:t>
      </w:r>
      <w:r w:rsidR="005C39F8" w:rsidRPr="005C39F8">
        <w:rPr>
          <w:rStyle w:val="IvDbodytextChar"/>
          <w:rFonts w:cs="Times New Roman"/>
          <w:i w:val="0"/>
          <w:color w:val="auto"/>
          <w:sz w:val="20"/>
          <w:szCs w:val="20"/>
        </w:rPr>
        <w:t xml:space="preserve">exclude dynamically some </w:t>
      </w:r>
      <w:r w:rsidR="00B41302">
        <w:rPr>
          <w:rStyle w:val="IvDbodytextChar"/>
          <w:rFonts w:cs="Times New Roman"/>
          <w:i w:val="0"/>
          <w:color w:val="auto"/>
          <w:sz w:val="20"/>
          <w:szCs w:val="20"/>
        </w:rPr>
        <w:t>RRC</w:t>
      </w:r>
      <w:r w:rsidR="005C39F8" w:rsidRPr="005C39F8">
        <w:rPr>
          <w:rStyle w:val="IvDbodytextChar"/>
          <w:rFonts w:cs="Times New Roman"/>
          <w:i w:val="0"/>
          <w:color w:val="auto"/>
          <w:sz w:val="20"/>
          <w:szCs w:val="20"/>
        </w:rPr>
        <w:t xml:space="preserve"> configured PDCCH occasion</w:t>
      </w:r>
      <w:r w:rsidR="00B41302">
        <w:rPr>
          <w:rStyle w:val="IvDbodytextChar"/>
          <w:rFonts w:cs="Times New Roman"/>
          <w:i w:val="0"/>
          <w:color w:val="auto"/>
          <w:sz w:val="20"/>
          <w:szCs w:val="20"/>
        </w:rPr>
        <w:t>s</w:t>
      </w:r>
      <w:r w:rsidR="005C39F8">
        <w:rPr>
          <w:rStyle w:val="IvDbodytextChar"/>
          <w:rFonts w:cs="Times New Roman"/>
          <w:i w:val="0"/>
          <w:color w:val="auto"/>
          <w:sz w:val="20"/>
          <w:szCs w:val="20"/>
        </w:rPr>
        <w:t>. Unlike configuring multiple PDCCH monitoring patterns on RRC, this approach provide</w:t>
      </w:r>
      <w:r w:rsidR="002206FC">
        <w:rPr>
          <w:rStyle w:val="IvDbodytextChar"/>
          <w:rFonts w:cs="Times New Roman"/>
          <w:i w:val="0"/>
          <w:color w:val="auto"/>
          <w:sz w:val="20"/>
          <w:szCs w:val="20"/>
        </w:rPr>
        <w:t>s</w:t>
      </w:r>
      <w:r w:rsidR="005C39F8">
        <w:rPr>
          <w:rStyle w:val="IvDbodytextChar"/>
          <w:rFonts w:cs="Times New Roman"/>
          <w:i w:val="0"/>
          <w:color w:val="auto"/>
          <w:sz w:val="20"/>
          <w:szCs w:val="20"/>
        </w:rPr>
        <w:t xml:space="preserve"> more flexibility, and suitable even for UE’s with latency critical traffic.</w:t>
      </w:r>
    </w:p>
    <w:p w14:paraId="6185B555" w14:textId="77777777" w:rsidR="003E1CE7" w:rsidRPr="003E1CE7" w:rsidRDefault="003E1CE7" w:rsidP="003E1CE7">
      <w:pPr>
        <w:pStyle w:val="IvDInstructiontext"/>
        <w:jc w:val="both"/>
        <w:rPr>
          <w:rFonts w:cs="Times New Roman"/>
          <w:i w:val="0"/>
          <w:color w:val="auto"/>
          <w:sz w:val="20"/>
          <w:szCs w:val="20"/>
        </w:rPr>
      </w:pPr>
    </w:p>
    <w:p w14:paraId="64751606" w14:textId="05E14601" w:rsidR="005C39F8" w:rsidRDefault="00A5623E" w:rsidP="00A5623E">
      <w:pPr>
        <w:pStyle w:val="Proposal"/>
      </w:pPr>
      <w:bookmarkStart w:id="14" w:name="_Toc521660963"/>
      <w:r>
        <w:t xml:space="preserve">Support </w:t>
      </w:r>
      <w:r w:rsidR="005C39F8">
        <w:t>dynamic indication of PDCCH monitoring information to the UE</w:t>
      </w:r>
      <w:r w:rsidR="009406F5">
        <w:t xml:space="preserve"> in addition to the existing RRC configuration.</w:t>
      </w:r>
      <w:bookmarkEnd w:id="14"/>
    </w:p>
    <w:p w14:paraId="0E391E5D" w14:textId="7EA94668" w:rsidR="00A5623E" w:rsidRDefault="00A5623E" w:rsidP="005C39F8">
      <w:pPr>
        <w:pStyle w:val="Proposal"/>
        <w:numPr>
          <w:ilvl w:val="0"/>
          <w:numId w:val="0"/>
        </w:numPr>
      </w:pPr>
    </w:p>
    <w:p w14:paraId="404E9D31" w14:textId="3A3B0C0E" w:rsidR="00A5623E" w:rsidRDefault="00A5623E" w:rsidP="001D6C5F">
      <w:pPr>
        <w:pStyle w:val="BodyText"/>
      </w:pPr>
      <w:r>
        <w:t xml:space="preserve">Once gNB starts transmission, other unscheduled UEs may be configured with frequent PDCCH monitoring patterns based on PDSCH type B as well. This is also costly and a waste in terms of complexity and power consumption for these un-scheduled UEs. To help these UEs determine how to monitor PDCCH for saving power, gNB needs to indicate the PDSCH transmission information to them. </w:t>
      </w:r>
      <w:r w:rsidR="00E9645E">
        <w:t xml:space="preserve">For example, </w:t>
      </w:r>
      <w:r w:rsidR="00E9645E" w:rsidRPr="00E9645E">
        <w:t>gNB may indicate for non-scheduled UEs to skip monitoring PDCCH for one or more slots.</w:t>
      </w:r>
      <w:r w:rsidR="001D6C5F">
        <w:t xml:space="preserve"> </w:t>
      </w:r>
    </w:p>
    <w:p w14:paraId="1BFBD066" w14:textId="77821409" w:rsidR="00A5623E" w:rsidRDefault="00E9645E" w:rsidP="009406F5">
      <w:pPr>
        <w:pStyle w:val="Proposal"/>
        <w:tabs>
          <w:tab w:val="clear" w:pos="1304"/>
        </w:tabs>
        <w:ind w:left="1701" w:hanging="1701"/>
      </w:pPr>
      <w:bookmarkStart w:id="15" w:name="_Toc521503146"/>
      <w:bookmarkStart w:id="16" w:name="_Toc521660569"/>
      <w:bookmarkStart w:id="17" w:name="_Toc521660635"/>
      <w:bookmarkStart w:id="18" w:name="_Toc521660672"/>
      <w:bookmarkStart w:id="19" w:name="_Toc521660731"/>
      <w:bookmarkStart w:id="20" w:name="_Toc521660777"/>
      <w:bookmarkStart w:id="21" w:name="_Toc521660889"/>
      <w:bookmarkStart w:id="22" w:name="_Toc521660943"/>
      <w:bookmarkStart w:id="23" w:name="_Toc521660964"/>
      <w:bookmarkStart w:id="24" w:name="_Toc521503028"/>
      <w:bookmarkStart w:id="25" w:name="_Toc521503147"/>
      <w:bookmarkStart w:id="26" w:name="_Toc521660570"/>
      <w:bookmarkStart w:id="27" w:name="_Toc521660636"/>
      <w:bookmarkStart w:id="28" w:name="_Toc521660673"/>
      <w:bookmarkStart w:id="29" w:name="_Toc521660732"/>
      <w:bookmarkStart w:id="30" w:name="_Toc521660778"/>
      <w:bookmarkStart w:id="31" w:name="_Toc521660890"/>
      <w:bookmarkStart w:id="32" w:name="_Toc521660944"/>
      <w:bookmarkStart w:id="33" w:name="_Toc521660965"/>
      <w:bookmarkStart w:id="34" w:name="_Toc52166096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 xml:space="preserve">Study how to </w:t>
      </w:r>
      <w:r w:rsidR="009406F5">
        <w:t xml:space="preserve">dynamically </w:t>
      </w:r>
      <w:r>
        <w:t xml:space="preserve">signal to </w:t>
      </w:r>
      <w:r w:rsidRPr="00E9645E">
        <w:t>non-scheduled UEs to skip monitoring PDCCH</w:t>
      </w:r>
      <w:r w:rsidR="009406F5">
        <w:t>.</w:t>
      </w:r>
      <w:bookmarkEnd w:id="34"/>
      <w:r w:rsidR="00A5623E">
        <w:t xml:space="preserve">     </w:t>
      </w:r>
    </w:p>
    <w:p w14:paraId="267697D9" w14:textId="7E7FAA19" w:rsidR="00A5623E" w:rsidRPr="009406F5" w:rsidRDefault="009406F5" w:rsidP="009406F5">
      <w:pPr>
        <w:pStyle w:val="Heading2"/>
      </w:pPr>
      <w:r>
        <w:t>2.2.2</w:t>
      </w:r>
      <w:r>
        <w:tab/>
      </w:r>
      <w:r w:rsidR="00A5623E" w:rsidRPr="009406F5">
        <w:t>DL transmission identification</w:t>
      </w:r>
    </w:p>
    <w:p w14:paraId="2EAC1B8D" w14:textId="77ED1EE0" w:rsidR="00A5623E" w:rsidRDefault="00A5623E" w:rsidP="00A5623E">
      <w:pPr>
        <w:pStyle w:val="BodyText"/>
      </w:pPr>
      <w:r>
        <w:t xml:space="preserve">DL transmission identification is to detect DL transmission in a </w:t>
      </w:r>
      <w:proofErr w:type="gramStart"/>
      <w:r>
        <w:t>particular slot</w:t>
      </w:r>
      <w:proofErr w:type="gramEnd"/>
      <w:r>
        <w:t xml:space="preserve"> for one UE, which is also discussed in NR licensed and not an unlicensed specific issue. The basic rule for NR-U design is to follow licensed design so there is no need to study this in NR-U SI. Besides, DL transmission identification is performed at UE side and could be done via some implementation-based approach. For example, PDCCH DM-RS in the beginning of DL transmission can be used to identify if there is DL transmission or not. This method depends on UE’s implementation choice and doesn’t have impact on NR-U standardization. </w:t>
      </w:r>
      <w:r w:rsidR="00182504">
        <w:t xml:space="preserve">Besides, SFI or an enhanced version of the SFI can serve the same purpose. </w:t>
      </w:r>
      <w:r>
        <w:t>Based on this, the following proposal is made:</w:t>
      </w:r>
    </w:p>
    <w:p w14:paraId="7897482C" w14:textId="203A8A72" w:rsidR="0090673E" w:rsidRPr="0090673E" w:rsidRDefault="00A5623E" w:rsidP="00A5623E">
      <w:pPr>
        <w:pStyle w:val="Proposal"/>
      </w:pPr>
      <w:bookmarkStart w:id="35" w:name="_Toc521660967"/>
      <w:r>
        <w:t>Studying DL transmission identification is not needed in NR-U SI which could rely on licensed design or implementation-based approach.</w:t>
      </w:r>
      <w:bookmarkEnd w:id="35"/>
    </w:p>
    <w:p w14:paraId="5300F849" w14:textId="14EDF058" w:rsidR="00C01F33" w:rsidRPr="00CE0424" w:rsidRDefault="00C01F33" w:rsidP="00A5623E">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F81EB86" w14:textId="73883A06" w:rsidR="00120E65"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1661096" w:history="1">
        <w:r w:rsidR="00120E65" w:rsidRPr="00F7427F">
          <w:rPr>
            <w:rStyle w:val="Hyperlink"/>
            <w:noProof/>
          </w:rPr>
          <w:t>Observation 1</w:t>
        </w:r>
        <w:r w:rsidR="00120E65">
          <w:rPr>
            <w:rFonts w:asciiTheme="minorHAnsi" w:eastAsiaTheme="minorEastAsia" w:hAnsiTheme="minorHAnsi" w:cstheme="minorBidi"/>
            <w:b w:val="0"/>
            <w:noProof/>
            <w:sz w:val="22"/>
            <w:szCs w:val="22"/>
            <w:lang w:val="en-US" w:eastAsia="en-US"/>
          </w:rPr>
          <w:tab/>
        </w:r>
        <w:r w:rsidR="00120E65" w:rsidRPr="00F7427F">
          <w:rPr>
            <w:rStyle w:val="Hyperlink"/>
            <w:noProof/>
          </w:rPr>
          <w:t>For efficient operation in unlicensed spectrum, always-on-transmissions should be kept at a minimum and be concentrated in time as much as possible.</w:t>
        </w:r>
      </w:hyperlink>
    </w:p>
    <w:p w14:paraId="76353C0F" w14:textId="0C7E4BA9" w:rsidR="00120E65" w:rsidRDefault="00120E6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1097" w:history="1">
        <w:r w:rsidRPr="00F7427F">
          <w:rPr>
            <w:rStyle w:val="Hyperlink"/>
            <w:noProof/>
          </w:rPr>
          <w:t>Observation 2</w:t>
        </w:r>
        <w:r>
          <w:rPr>
            <w:rFonts w:asciiTheme="minorHAnsi" w:eastAsiaTheme="minorEastAsia" w:hAnsiTheme="minorHAnsi" w:cstheme="minorBidi"/>
            <w:b w:val="0"/>
            <w:noProof/>
            <w:sz w:val="22"/>
            <w:szCs w:val="22"/>
            <w:lang w:val="en-US" w:eastAsia="en-US"/>
          </w:rPr>
          <w:tab/>
        </w:r>
        <w:r w:rsidRPr="00F7427F">
          <w:rPr>
            <w:rStyle w:val="Hyperlink"/>
            <w:noProof/>
          </w:rPr>
          <w:t>To allow UE reporting of CGI, transmission of SIB1 is required.</w:t>
        </w:r>
      </w:hyperlink>
    </w:p>
    <w:p w14:paraId="734DF71E" w14:textId="21474CB5" w:rsidR="00120E65" w:rsidRDefault="00120E6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1098" w:history="1">
        <w:r w:rsidRPr="00F7427F">
          <w:rPr>
            <w:rStyle w:val="Hyperlink"/>
            <w:noProof/>
          </w:rPr>
          <w:t>Observation 3</w:t>
        </w:r>
        <w:r>
          <w:rPr>
            <w:rFonts w:asciiTheme="minorHAnsi" w:eastAsiaTheme="minorEastAsia" w:hAnsiTheme="minorHAnsi" w:cstheme="minorBidi"/>
            <w:b w:val="0"/>
            <w:noProof/>
            <w:sz w:val="22"/>
            <w:szCs w:val="22"/>
            <w:lang w:val="en-US" w:eastAsia="en-US"/>
          </w:rPr>
          <w:tab/>
        </w:r>
        <w:r w:rsidRPr="00F7427F">
          <w:rPr>
            <w:rStyle w:val="Hyperlink"/>
            <w:noProof/>
          </w:rPr>
          <w:t>NR supports beamformed SS/PBCH block transmissions and thus we see no reason to restrict this for NR-U.</w:t>
        </w:r>
      </w:hyperlink>
    </w:p>
    <w:p w14:paraId="110E3ADA" w14:textId="5D62B4A9" w:rsidR="00120E65" w:rsidRDefault="00120E6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1099" w:history="1">
        <w:r w:rsidRPr="00F7427F">
          <w:rPr>
            <w:rStyle w:val="Hyperlink"/>
            <w:noProof/>
            <w:lang w:val="en-US"/>
          </w:rPr>
          <w:t>Observation 4</w:t>
        </w:r>
        <w:r>
          <w:rPr>
            <w:rFonts w:asciiTheme="minorHAnsi" w:eastAsiaTheme="minorEastAsia" w:hAnsiTheme="minorHAnsi" w:cstheme="minorBidi"/>
            <w:b w:val="0"/>
            <w:noProof/>
            <w:sz w:val="22"/>
            <w:szCs w:val="22"/>
            <w:lang w:val="en-US" w:eastAsia="en-US"/>
          </w:rPr>
          <w:tab/>
        </w:r>
        <w:r w:rsidRPr="00F7427F">
          <w:rPr>
            <w:rStyle w:val="Hyperlink"/>
            <w:noProof/>
            <w:lang w:val="en-US"/>
          </w:rPr>
          <w:t>Using Rel-15 NR mechanisms the UE can soft combine different SIB1 redundancy versions in the DRS.</w:t>
        </w:r>
      </w:hyperlink>
    </w:p>
    <w:p w14:paraId="69F487E6" w14:textId="21500D99" w:rsidR="00120E65" w:rsidRDefault="00120E6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1100" w:history="1">
        <w:r w:rsidRPr="00F7427F">
          <w:rPr>
            <w:rStyle w:val="Hyperlink"/>
            <w:noProof/>
          </w:rPr>
          <w:t>Observation 5</w:t>
        </w:r>
        <w:r>
          <w:rPr>
            <w:rFonts w:asciiTheme="minorHAnsi" w:eastAsiaTheme="minorEastAsia" w:hAnsiTheme="minorHAnsi" w:cstheme="minorBidi"/>
            <w:b w:val="0"/>
            <w:noProof/>
            <w:sz w:val="22"/>
            <w:szCs w:val="22"/>
            <w:lang w:val="en-US" w:eastAsia="en-US"/>
          </w:rPr>
          <w:tab/>
        </w:r>
        <w:r w:rsidRPr="00F7427F">
          <w:rPr>
            <w:rStyle w:val="Hyperlink"/>
            <w:noProof/>
          </w:rPr>
          <w:t>NR-U could support any start and end symbol transmission within one slot by proper configuration following NR Rel-15 Specifications.</w:t>
        </w:r>
      </w:hyperlink>
    </w:p>
    <w:p w14:paraId="62D061AB" w14:textId="7D68D6EF" w:rsidR="006E1C82" w:rsidRDefault="006F6582" w:rsidP="008E065E">
      <w:pPr>
        <w:pStyle w:val="BodyText"/>
        <w:rPr>
          <w:b/>
          <w:bCs/>
        </w:rPr>
      </w:pPr>
      <w:r>
        <w:rPr>
          <w:b/>
          <w:bCs/>
        </w:rPr>
        <w:fldChar w:fldCharType="end"/>
      </w:r>
    </w:p>
    <w:p w14:paraId="6F3FBB3A" w14:textId="77777777" w:rsidR="006E1C82" w:rsidRDefault="006E1C82"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9F83DE7" w14:textId="5EF97EE8" w:rsidR="008C5253"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660956" w:history="1">
        <w:r w:rsidR="008C5253" w:rsidRPr="0001238F">
          <w:rPr>
            <w:rStyle w:val="Hyperlink"/>
            <w:noProof/>
          </w:rPr>
          <w:t>Proposal 1</w:t>
        </w:r>
        <w:r w:rsidR="008C5253">
          <w:rPr>
            <w:rFonts w:asciiTheme="minorHAnsi" w:eastAsiaTheme="minorEastAsia" w:hAnsiTheme="minorHAnsi" w:cstheme="minorBidi"/>
            <w:b w:val="0"/>
            <w:noProof/>
            <w:sz w:val="22"/>
            <w:szCs w:val="22"/>
            <w:lang w:val="en-US" w:eastAsia="en-US"/>
          </w:rPr>
          <w:tab/>
        </w:r>
        <w:r w:rsidR="008C5253" w:rsidRPr="0001238F">
          <w:rPr>
            <w:rStyle w:val="Hyperlink"/>
            <w:noProof/>
          </w:rPr>
          <w:t>Name the signal containing at least SS/PBCH block burst transmissions Discovery Reference Signal (DRS).</w:t>
        </w:r>
      </w:hyperlink>
    </w:p>
    <w:p w14:paraId="536B973E" w14:textId="0977549D" w:rsidR="008C5253" w:rsidRDefault="008C52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0957" w:history="1">
        <w:r w:rsidRPr="0001238F">
          <w:rPr>
            <w:rStyle w:val="Hyperlink"/>
            <w:noProof/>
          </w:rPr>
          <w:t>Proposal 2</w:t>
        </w:r>
        <w:r>
          <w:rPr>
            <w:rFonts w:asciiTheme="minorHAnsi" w:eastAsiaTheme="minorEastAsia" w:hAnsiTheme="minorHAnsi" w:cstheme="minorBidi"/>
            <w:b w:val="0"/>
            <w:noProof/>
            <w:sz w:val="22"/>
            <w:szCs w:val="22"/>
            <w:lang w:val="en-US" w:eastAsia="en-US"/>
          </w:rPr>
          <w:tab/>
        </w:r>
        <w:r w:rsidRPr="0001238F">
          <w:rPr>
            <w:rStyle w:val="Hyperlink"/>
            <w:noProof/>
          </w:rPr>
          <w:t xml:space="preserve">The DRS consists at least of: </w:t>
        </w:r>
        <w:r>
          <w:rPr>
            <w:rStyle w:val="Hyperlink"/>
            <w:noProof/>
          </w:rPr>
          <w:br/>
        </w:r>
        <w:r w:rsidRPr="0001238F">
          <w:rPr>
            <w:rStyle w:val="Hyperlink"/>
            <w:noProof/>
          </w:rPr>
          <w:t xml:space="preserve">- One or multiple SS/PBCH Block(s) </w:t>
        </w:r>
        <w:r>
          <w:rPr>
            <w:rStyle w:val="Hyperlink"/>
            <w:noProof/>
          </w:rPr>
          <w:br/>
        </w:r>
        <w:r w:rsidRPr="0001238F">
          <w:rPr>
            <w:rStyle w:val="Hyperlink"/>
            <w:noProof/>
          </w:rPr>
          <w:t xml:space="preserve">- SIB1 carried by PDSCH </w:t>
        </w:r>
        <w:r>
          <w:rPr>
            <w:rStyle w:val="Hyperlink"/>
            <w:noProof/>
          </w:rPr>
          <w:br/>
        </w:r>
        <w:r w:rsidRPr="0001238F">
          <w:rPr>
            <w:rStyle w:val="Hyperlink"/>
            <w:noProof/>
          </w:rPr>
          <w:t>- (Optionally) CSI-RS resources for the purpose of RRM measurements and RLM</w:t>
        </w:r>
      </w:hyperlink>
    </w:p>
    <w:p w14:paraId="6195F492" w14:textId="581B746D" w:rsidR="008C5253" w:rsidRDefault="008C52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0958" w:history="1">
        <w:r w:rsidRPr="0001238F">
          <w:rPr>
            <w:rStyle w:val="Hyperlink"/>
            <w:noProof/>
          </w:rPr>
          <w:t>Proposal 3</w:t>
        </w:r>
        <w:r>
          <w:rPr>
            <w:rFonts w:asciiTheme="minorHAnsi" w:eastAsiaTheme="minorEastAsia" w:hAnsiTheme="minorHAnsi" w:cstheme="minorBidi"/>
            <w:b w:val="0"/>
            <w:noProof/>
            <w:sz w:val="22"/>
            <w:szCs w:val="22"/>
            <w:lang w:val="en-US" w:eastAsia="en-US"/>
          </w:rPr>
          <w:tab/>
        </w:r>
        <w:r w:rsidRPr="0001238F">
          <w:rPr>
            <w:rStyle w:val="Hyperlink"/>
            <w:noProof/>
          </w:rPr>
          <w:t>Support FDM of SS/PBCH blocks and SIB1 for NR-U also in FR1.</w:t>
        </w:r>
      </w:hyperlink>
    </w:p>
    <w:p w14:paraId="50D47714" w14:textId="4A05E8CA" w:rsidR="008C5253" w:rsidRDefault="008C52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0959" w:history="1">
        <w:r w:rsidRPr="0001238F">
          <w:rPr>
            <w:rStyle w:val="Hyperlink"/>
            <w:noProof/>
          </w:rPr>
          <w:t>Proposal 4</w:t>
        </w:r>
        <w:r>
          <w:rPr>
            <w:rFonts w:asciiTheme="minorHAnsi" w:eastAsiaTheme="minorEastAsia" w:hAnsiTheme="minorHAnsi" w:cstheme="minorBidi"/>
            <w:b w:val="0"/>
            <w:noProof/>
            <w:sz w:val="22"/>
            <w:szCs w:val="22"/>
            <w:lang w:val="en-US" w:eastAsia="en-US"/>
          </w:rPr>
          <w:tab/>
        </w:r>
        <w:r w:rsidRPr="0001238F">
          <w:rPr>
            <w:rStyle w:val="Hyperlink"/>
            <w:noProof/>
          </w:rPr>
          <w:t>Support DRS periodicities of [40 ms, 80 ms and 160 ms].</w:t>
        </w:r>
      </w:hyperlink>
    </w:p>
    <w:p w14:paraId="01E925A4" w14:textId="70D7E350" w:rsidR="008C5253" w:rsidRDefault="008C52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0960" w:history="1">
        <w:r w:rsidRPr="0001238F">
          <w:rPr>
            <w:rStyle w:val="Hyperlink"/>
            <w:noProof/>
          </w:rPr>
          <w:t>Proposal 5</w:t>
        </w:r>
        <w:r>
          <w:rPr>
            <w:rFonts w:asciiTheme="minorHAnsi" w:eastAsiaTheme="minorEastAsia" w:hAnsiTheme="minorHAnsi" w:cstheme="minorBidi"/>
            <w:b w:val="0"/>
            <w:noProof/>
            <w:sz w:val="22"/>
            <w:szCs w:val="22"/>
            <w:lang w:val="en-US" w:eastAsia="en-US"/>
          </w:rPr>
          <w:tab/>
        </w:r>
        <w:r w:rsidRPr="0001238F">
          <w:rPr>
            <w:rStyle w:val="Hyperlink"/>
            <w:noProof/>
          </w:rPr>
          <w:t>DRS should be allowed the same channel access rules as in LTE-LAA</w:t>
        </w:r>
      </w:hyperlink>
    </w:p>
    <w:p w14:paraId="6855C337" w14:textId="7D2B1BFD" w:rsidR="008C5253" w:rsidRDefault="008C52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0961" w:history="1">
        <w:r w:rsidRPr="0001238F">
          <w:rPr>
            <w:rStyle w:val="Hyperlink"/>
            <w:noProof/>
          </w:rPr>
          <w:t>a.</w:t>
        </w:r>
        <w:r>
          <w:rPr>
            <w:rFonts w:asciiTheme="minorHAnsi" w:eastAsiaTheme="minorEastAsia" w:hAnsiTheme="minorHAnsi" w:cstheme="minorBidi"/>
            <w:b w:val="0"/>
            <w:noProof/>
            <w:sz w:val="22"/>
            <w:szCs w:val="22"/>
            <w:lang w:val="en-US" w:eastAsia="en-US"/>
          </w:rPr>
          <w:tab/>
        </w:r>
        <w:r w:rsidRPr="0001238F">
          <w:rPr>
            <w:rStyle w:val="Hyperlink"/>
            <w:rFonts w:eastAsia="MS Mincho"/>
            <w:noProof/>
            <w:lang w:eastAsia="ja-JP"/>
          </w:rPr>
          <w:t>A</w:t>
        </w:r>
        <w:r w:rsidRPr="0001238F">
          <w:rPr>
            <w:rStyle w:val="Hyperlink"/>
            <w:rFonts w:eastAsia="MS Mincho"/>
            <w:noProof/>
            <w:lang w:val="en-US" w:eastAsia="ja-JP"/>
          </w:rPr>
          <w:t xml:space="preserve"> single idle sensing interval is used for the LBT procedure prior to transmission of the DRS without user specific PDSCH that has a duration shorter than 1ms.</w:t>
        </w:r>
      </w:hyperlink>
    </w:p>
    <w:p w14:paraId="3D2F0F7E" w14:textId="480556E0" w:rsidR="008C5253" w:rsidRDefault="008C52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0962" w:history="1">
        <w:r w:rsidRPr="0001238F">
          <w:rPr>
            <w:rStyle w:val="Hyperlink"/>
            <w:noProof/>
          </w:rPr>
          <w:t>Proposal 6</w:t>
        </w:r>
        <w:r>
          <w:rPr>
            <w:rFonts w:asciiTheme="minorHAnsi" w:eastAsiaTheme="minorEastAsia" w:hAnsiTheme="minorHAnsi" w:cstheme="minorBidi"/>
            <w:b w:val="0"/>
            <w:noProof/>
            <w:sz w:val="22"/>
            <w:szCs w:val="22"/>
            <w:lang w:val="en-US" w:eastAsia="en-US"/>
          </w:rPr>
          <w:tab/>
        </w:r>
        <w:r w:rsidRPr="0001238F">
          <w:rPr>
            <w:rStyle w:val="Hyperlink"/>
            <w:noProof/>
          </w:rPr>
          <w:t xml:space="preserve">Support multiplexing of NR-DRS and paging. </w:t>
        </w:r>
      </w:hyperlink>
    </w:p>
    <w:p w14:paraId="51721E94" w14:textId="037D0BEF" w:rsidR="008C5253" w:rsidRDefault="008C52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0963" w:history="1">
        <w:r w:rsidRPr="0001238F">
          <w:rPr>
            <w:rStyle w:val="Hyperlink"/>
            <w:noProof/>
          </w:rPr>
          <w:t>Proposal 7</w:t>
        </w:r>
        <w:r>
          <w:rPr>
            <w:rFonts w:asciiTheme="minorHAnsi" w:eastAsiaTheme="minorEastAsia" w:hAnsiTheme="minorHAnsi" w:cstheme="minorBidi"/>
            <w:b w:val="0"/>
            <w:noProof/>
            <w:sz w:val="22"/>
            <w:szCs w:val="22"/>
            <w:lang w:val="en-US" w:eastAsia="en-US"/>
          </w:rPr>
          <w:tab/>
        </w:r>
        <w:r w:rsidRPr="0001238F">
          <w:rPr>
            <w:rStyle w:val="Hyperlink"/>
            <w:noProof/>
          </w:rPr>
          <w:t>Support dynamic indication of PDCCH monitoring information to the UE in addition to the existing RRC configuration.</w:t>
        </w:r>
      </w:hyperlink>
    </w:p>
    <w:p w14:paraId="220BEA63" w14:textId="747A1D2C" w:rsidR="008C5253" w:rsidRDefault="008C52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0966" w:history="1">
        <w:r w:rsidRPr="0001238F">
          <w:rPr>
            <w:rStyle w:val="Hyperlink"/>
            <w:noProof/>
          </w:rPr>
          <w:t>Proposal 8</w:t>
        </w:r>
        <w:r>
          <w:rPr>
            <w:rFonts w:asciiTheme="minorHAnsi" w:eastAsiaTheme="minorEastAsia" w:hAnsiTheme="minorHAnsi" w:cstheme="minorBidi"/>
            <w:b w:val="0"/>
            <w:noProof/>
            <w:sz w:val="22"/>
            <w:szCs w:val="22"/>
            <w:lang w:val="en-US" w:eastAsia="en-US"/>
          </w:rPr>
          <w:tab/>
        </w:r>
        <w:r w:rsidRPr="0001238F">
          <w:rPr>
            <w:rStyle w:val="Hyperlink"/>
            <w:noProof/>
          </w:rPr>
          <w:t>Study how to dynamically signal to non-scheduled UEs to skip monitoring PDCCH.</w:t>
        </w:r>
      </w:hyperlink>
    </w:p>
    <w:p w14:paraId="3E2B8A8B" w14:textId="18F1F5D7" w:rsidR="008C5253" w:rsidRDefault="008C52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0967" w:history="1">
        <w:r w:rsidRPr="0001238F">
          <w:rPr>
            <w:rStyle w:val="Hyperlink"/>
            <w:noProof/>
          </w:rPr>
          <w:t>Proposal 9</w:t>
        </w:r>
        <w:r>
          <w:rPr>
            <w:rFonts w:asciiTheme="minorHAnsi" w:eastAsiaTheme="minorEastAsia" w:hAnsiTheme="minorHAnsi" w:cstheme="minorBidi"/>
            <w:b w:val="0"/>
            <w:noProof/>
            <w:sz w:val="22"/>
            <w:szCs w:val="22"/>
            <w:lang w:val="en-US" w:eastAsia="en-US"/>
          </w:rPr>
          <w:tab/>
        </w:r>
        <w:r w:rsidRPr="0001238F">
          <w:rPr>
            <w:rStyle w:val="Hyperlink"/>
            <w:noProof/>
          </w:rPr>
          <w:t>Studying DL transmission identification is not needed in NR-U SI which could rely on licensed design or implementation-based approach.</w:t>
        </w:r>
      </w:hyperlink>
    </w:p>
    <w:p w14:paraId="5A1EB9E8" w14:textId="5458E2A3"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36" w:name="_In-sequence_SDU_delivery"/>
      <w:bookmarkEnd w:id="36"/>
      <w:r w:rsidRPr="00CE0424">
        <w:t>References</w:t>
      </w:r>
    </w:p>
    <w:p w14:paraId="4B908133" w14:textId="29A90D44" w:rsidR="001B126E" w:rsidRPr="00686B0B" w:rsidRDefault="006A18DF" w:rsidP="001B126E">
      <w:pPr>
        <w:pStyle w:val="Reference"/>
        <w:rPr>
          <w:szCs w:val="22"/>
          <w:lang w:eastAsia="ja-JP"/>
        </w:rPr>
      </w:pPr>
      <w:bookmarkStart w:id="37" w:name="_Ref488061725"/>
      <w:bookmarkStart w:id="38" w:name="_Ref521659446"/>
      <w:bookmarkStart w:id="39" w:name="_Ref479756368"/>
      <w:bookmarkStart w:id="40" w:name="_Ref481486326"/>
      <w:bookmarkStart w:id="41" w:name="_Ref174151459"/>
      <w:bookmarkStart w:id="42" w:name="_Ref189809556"/>
      <w:r>
        <w:t>Chairman’s Notes, RAN1 WG #9</w:t>
      </w:r>
      <w:bookmarkEnd w:id="37"/>
      <w:r>
        <w:t>3, Busan, Korea</w:t>
      </w:r>
      <w:bookmarkEnd w:id="38"/>
      <w:r w:rsidDel="006A18DF">
        <w:t xml:space="preserve"> </w:t>
      </w:r>
      <w:bookmarkEnd w:id="39"/>
      <w:bookmarkEnd w:id="40"/>
    </w:p>
    <w:p w14:paraId="01B95680" w14:textId="1484665A" w:rsidR="001B126E" w:rsidRPr="00E13C0A" w:rsidRDefault="001714B7" w:rsidP="001714B7">
      <w:pPr>
        <w:pStyle w:val="Reference"/>
      </w:pPr>
      <w:bookmarkStart w:id="43" w:name="_Ref513550460"/>
      <w:bookmarkStart w:id="44" w:name="_Ref521494943"/>
      <w:r w:rsidRPr="001714B7">
        <w:rPr>
          <w:szCs w:val="22"/>
          <w:lang w:eastAsia="ja-JP"/>
        </w:rPr>
        <w:t>R1-1809205</w:t>
      </w:r>
      <w:r w:rsidR="001B126E">
        <w:t>, “</w:t>
      </w:r>
      <w:r w:rsidR="001B126E" w:rsidRPr="00686B0B">
        <w:t>On initial access, RRM, mobility and RLM</w:t>
      </w:r>
      <w:r w:rsidR="001B126E">
        <w:t>”, Ericsson, RAN1#9</w:t>
      </w:r>
      <w:bookmarkEnd w:id="43"/>
      <w:r w:rsidR="001B126E">
        <w:t>4</w:t>
      </w:r>
      <w:bookmarkEnd w:id="44"/>
    </w:p>
    <w:bookmarkEnd w:id="41"/>
    <w:bookmarkEnd w:id="42"/>
    <w:p w14:paraId="0034D3CC"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07CDD" w14:textId="77777777" w:rsidR="00526622" w:rsidRDefault="00526622">
      <w:r>
        <w:separator/>
      </w:r>
    </w:p>
  </w:endnote>
  <w:endnote w:type="continuationSeparator" w:id="0">
    <w:p w14:paraId="45D72D67" w14:textId="77777777" w:rsidR="00526622" w:rsidRDefault="00526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BC8B1" w14:textId="77777777" w:rsidR="00526622" w:rsidRDefault="00526622">
      <w:r>
        <w:separator/>
      </w:r>
    </w:p>
  </w:footnote>
  <w:footnote w:type="continuationSeparator" w:id="0">
    <w:p w14:paraId="3A936CA6" w14:textId="77777777" w:rsidR="00526622" w:rsidRDefault="00526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23254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7074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330743"/>
    <w:multiLevelType w:val="multilevel"/>
    <w:tmpl w:val="958E00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37577D"/>
    <w:multiLevelType w:val="multilevel"/>
    <w:tmpl w:val="55BEF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950100"/>
    <w:multiLevelType w:val="multilevel"/>
    <w:tmpl w:val="14B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57C68BB"/>
    <w:multiLevelType w:val="multilevel"/>
    <w:tmpl w:val="13309C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7979717B"/>
    <w:multiLevelType w:val="hybridMultilevel"/>
    <w:tmpl w:val="66E6F9D6"/>
    <w:lvl w:ilvl="0" w:tplc="630C42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7D6930"/>
    <w:multiLevelType w:val="multilevel"/>
    <w:tmpl w:val="311ED1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11319F"/>
    <w:multiLevelType w:val="multilevel"/>
    <w:tmpl w:val="CF626A2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20"/>
  </w:num>
  <w:num w:numId="3">
    <w:abstractNumId w:val="15"/>
  </w:num>
  <w:num w:numId="4">
    <w:abstractNumId w:val="16"/>
  </w:num>
  <w:num w:numId="5">
    <w:abstractNumId w:val="11"/>
  </w:num>
  <w:num w:numId="6">
    <w:abstractNumId w:val="19"/>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6"/>
  </w:num>
  <w:num w:numId="18">
    <w:abstractNumId w:val="8"/>
  </w:num>
  <w:num w:numId="19">
    <w:abstractNumId w:val="4"/>
  </w:num>
  <w:num w:numId="20">
    <w:abstractNumId w:val="27"/>
  </w:num>
  <w:num w:numId="21">
    <w:abstractNumId w:val="14"/>
  </w:num>
  <w:num w:numId="22">
    <w:abstractNumId w:val="25"/>
  </w:num>
  <w:num w:numId="23">
    <w:abstractNumId w:val="7"/>
  </w:num>
  <w:num w:numId="24">
    <w:abstractNumId w:val="28"/>
  </w:num>
  <w:num w:numId="25">
    <w:abstractNumId w:val="9"/>
  </w:num>
  <w:num w:numId="26">
    <w:abstractNumId w:val="5"/>
  </w:num>
  <w:num w:numId="27">
    <w:abstractNumId w:val="30"/>
  </w:num>
  <w:num w:numId="28">
    <w:abstractNumId w:val="31"/>
  </w:num>
  <w:num w:numId="29">
    <w:abstractNumId w:val="17"/>
  </w:num>
  <w:num w:numId="30">
    <w:abstractNumId w:val="15"/>
  </w:num>
  <w:num w:numId="31">
    <w:abstractNumId w:val="13"/>
  </w:num>
  <w:num w:numId="32">
    <w:abstractNumId w:val="26"/>
  </w:num>
  <w:num w:numId="33">
    <w:abstractNumId w:val="15"/>
  </w:num>
  <w:num w:numId="34">
    <w:abstractNumId w:val="29"/>
  </w:num>
  <w:num w:numId="35">
    <w:abstractNumId w:val="17"/>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F68"/>
    <w:rsid w:val="00002A37"/>
    <w:rsid w:val="0000564C"/>
    <w:rsid w:val="00006446"/>
    <w:rsid w:val="00006896"/>
    <w:rsid w:val="00007CDC"/>
    <w:rsid w:val="00011B28"/>
    <w:rsid w:val="000122F3"/>
    <w:rsid w:val="00015D15"/>
    <w:rsid w:val="0002564D"/>
    <w:rsid w:val="00025ECA"/>
    <w:rsid w:val="00030AF1"/>
    <w:rsid w:val="000325B8"/>
    <w:rsid w:val="00033FB1"/>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2E1"/>
    <w:rsid w:val="000A1B7B"/>
    <w:rsid w:val="000A56F2"/>
    <w:rsid w:val="000A6ECB"/>
    <w:rsid w:val="000B2719"/>
    <w:rsid w:val="000B3A8F"/>
    <w:rsid w:val="000B4AB9"/>
    <w:rsid w:val="000B58C3"/>
    <w:rsid w:val="000B61E9"/>
    <w:rsid w:val="000C165A"/>
    <w:rsid w:val="000C2E19"/>
    <w:rsid w:val="000C65A3"/>
    <w:rsid w:val="000D0D07"/>
    <w:rsid w:val="000D4797"/>
    <w:rsid w:val="000E0527"/>
    <w:rsid w:val="000E1E92"/>
    <w:rsid w:val="000E5A29"/>
    <w:rsid w:val="000F06D6"/>
    <w:rsid w:val="000F0EB1"/>
    <w:rsid w:val="000F1106"/>
    <w:rsid w:val="000F3BE9"/>
    <w:rsid w:val="000F3F6C"/>
    <w:rsid w:val="000F6DF3"/>
    <w:rsid w:val="001005FF"/>
    <w:rsid w:val="001062FB"/>
    <w:rsid w:val="001063E6"/>
    <w:rsid w:val="00110211"/>
    <w:rsid w:val="00113CF4"/>
    <w:rsid w:val="001153EA"/>
    <w:rsid w:val="00115643"/>
    <w:rsid w:val="00116765"/>
    <w:rsid w:val="00120E65"/>
    <w:rsid w:val="001219F5"/>
    <w:rsid w:val="00121A20"/>
    <w:rsid w:val="0012377F"/>
    <w:rsid w:val="00124314"/>
    <w:rsid w:val="00126B4A"/>
    <w:rsid w:val="00132FD0"/>
    <w:rsid w:val="001344C0"/>
    <w:rsid w:val="001346FA"/>
    <w:rsid w:val="00135252"/>
    <w:rsid w:val="00137AB5"/>
    <w:rsid w:val="00137F0B"/>
    <w:rsid w:val="00147603"/>
    <w:rsid w:val="00151E23"/>
    <w:rsid w:val="001526E0"/>
    <w:rsid w:val="001551B5"/>
    <w:rsid w:val="0015772D"/>
    <w:rsid w:val="001659C1"/>
    <w:rsid w:val="00166620"/>
    <w:rsid w:val="001714B7"/>
    <w:rsid w:val="0017260F"/>
    <w:rsid w:val="00173A8E"/>
    <w:rsid w:val="0017502C"/>
    <w:rsid w:val="0018143F"/>
    <w:rsid w:val="00181FF8"/>
    <w:rsid w:val="00182504"/>
    <w:rsid w:val="00190AC1"/>
    <w:rsid w:val="0019341A"/>
    <w:rsid w:val="00197DF9"/>
    <w:rsid w:val="001A1987"/>
    <w:rsid w:val="001A2564"/>
    <w:rsid w:val="001A40F0"/>
    <w:rsid w:val="001A6173"/>
    <w:rsid w:val="001A6CBA"/>
    <w:rsid w:val="001B0577"/>
    <w:rsid w:val="001B0D97"/>
    <w:rsid w:val="001B126E"/>
    <w:rsid w:val="001B54B6"/>
    <w:rsid w:val="001B5A5D"/>
    <w:rsid w:val="001C1CE5"/>
    <w:rsid w:val="001C3D2A"/>
    <w:rsid w:val="001D51BA"/>
    <w:rsid w:val="001D53E7"/>
    <w:rsid w:val="001D6342"/>
    <w:rsid w:val="001D6C5F"/>
    <w:rsid w:val="001D6D53"/>
    <w:rsid w:val="001E58E2"/>
    <w:rsid w:val="001E7AED"/>
    <w:rsid w:val="001F3916"/>
    <w:rsid w:val="001F54C5"/>
    <w:rsid w:val="001F662C"/>
    <w:rsid w:val="001F7074"/>
    <w:rsid w:val="00200490"/>
    <w:rsid w:val="00201F3A"/>
    <w:rsid w:val="00203F96"/>
    <w:rsid w:val="002069B2"/>
    <w:rsid w:val="00207FA3"/>
    <w:rsid w:val="002131C5"/>
    <w:rsid w:val="00214DA8"/>
    <w:rsid w:val="00215423"/>
    <w:rsid w:val="002158FA"/>
    <w:rsid w:val="00220600"/>
    <w:rsid w:val="002206FC"/>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5E33"/>
    <w:rsid w:val="00266214"/>
    <w:rsid w:val="00267C83"/>
    <w:rsid w:val="00270DEA"/>
    <w:rsid w:val="0027144F"/>
    <w:rsid w:val="00271813"/>
    <w:rsid w:val="00271F3A"/>
    <w:rsid w:val="00273278"/>
    <w:rsid w:val="002737F4"/>
    <w:rsid w:val="002801D8"/>
    <w:rsid w:val="002805F5"/>
    <w:rsid w:val="00280751"/>
    <w:rsid w:val="0028280A"/>
    <w:rsid w:val="002831B0"/>
    <w:rsid w:val="00286ACD"/>
    <w:rsid w:val="00287838"/>
    <w:rsid w:val="002907B5"/>
    <w:rsid w:val="00292EB7"/>
    <w:rsid w:val="00296227"/>
    <w:rsid w:val="00296F44"/>
    <w:rsid w:val="0029777D"/>
    <w:rsid w:val="002A055E"/>
    <w:rsid w:val="002A1D4E"/>
    <w:rsid w:val="002A2869"/>
    <w:rsid w:val="002A774E"/>
    <w:rsid w:val="002B24D6"/>
    <w:rsid w:val="002C3A90"/>
    <w:rsid w:val="002C41E6"/>
    <w:rsid w:val="002C6F96"/>
    <w:rsid w:val="002D071A"/>
    <w:rsid w:val="002D34B2"/>
    <w:rsid w:val="002D48B0"/>
    <w:rsid w:val="002D5B37"/>
    <w:rsid w:val="002D7637"/>
    <w:rsid w:val="002E17F2"/>
    <w:rsid w:val="002E65DF"/>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4B73"/>
    <w:rsid w:val="00357380"/>
    <w:rsid w:val="003602D9"/>
    <w:rsid w:val="003604CE"/>
    <w:rsid w:val="00367BD6"/>
    <w:rsid w:val="00370196"/>
    <w:rsid w:val="00370E47"/>
    <w:rsid w:val="003742AC"/>
    <w:rsid w:val="00377CE1"/>
    <w:rsid w:val="0038233A"/>
    <w:rsid w:val="00382E30"/>
    <w:rsid w:val="00385BF0"/>
    <w:rsid w:val="003939FF"/>
    <w:rsid w:val="003A2223"/>
    <w:rsid w:val="003A2A0F"/>
    <w:rsid w:val="003A45A1"/>
    <w:rsid w:val="003A5B0A"/>
    <w:rsid w:val="003A6BAC"/>
    <w:rsid w:val="003A70A4"/>
    <w:rsid w:val="003A7EF3"/>
    <w:rsid w:val="003B159C"/>
    <w:rsid w:val="003B369F"/>
    <w:rsid w:val="003B36A3"/>
    <w:rsid w:val="003B514F"/>
    <w:rsid w:val="003B64BB"/>
    <w:rsid w:val="003B7FE5"/>
    <w:rsid w:val="003C11C8"/>
    <w:rsid w:val="003C2702"/>
    <w:rsid w:val="003C552C"/>
    <w:rsid w:val="003C5C8B"/>
    <w:rsid w:val="003C7806"/>
    <w:rsid w:val="003D109F"/>
    <w:rsid w:val="003D2478"/>
    <w:rsid w:val="003D3C45"/>
    <w:rsid w:val="003D5B1F"/>
    <w:rsid w:val="003D6CE8"/>
    <w:rsid w:val="003E15FA"/>
    <w:rsid w:val="003E1CE7"/>
    <w:rsid w:val="003E55E4"/>
    <w:rsid w:val="003E60D5"/>
    <w:rsid w:val="003E74E3"/>
    <w:rsid w:val="003F05C7"/>
    <w:rsid w:val="003F2CD4"/>
    <w:rsid w:val="003F620D"/>
    <w:rsid w:val="003F6BBE"/>
    <w:rsid w:val="004000E8"/>
    <w:rsid w:val="00401154"/>
    <w:rsid w:val="00402E2B"/>
    <w:rsid w:val="004046A0"/>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F12"/>
    <w:rsid w:val="00466083"/>
    <w:rsid w:val="004669E2"/>
    <w:rsid w:val="00470C31"/>
    <w:rsid w:val="00471DE0"/>
    <w:rsid w:val="004734D0"/>
    <w:rsid w:val="0047556B"/>
    <w:rsid w:val="00477768"/>
    <w:rsid w:val="00492BC5"/>
    <w:rsid w:val="004964F1"/>
    <w:rsid w:val="00497506"/>
    <w:rsid w:val="004A16BC"/>
    <w:rsid w:val="004A2B94"/>
    <w:rsid w:val="004B5755"/>
    <w:rsid w:val="004B6F6A"/>
    <w:rsid w:val="004B7C0C"/>
    <w:rsid w:val="004C3763"/>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622"/>
    <w:rsid w:val="00534B59"/>
    <w:rsid w:val="00536759"/>
    <w:rsid w:val="00537C62"/>
    <w:rsid w:val="00546970"/>
    <w:rsid w:val="00554E19"/>
    <w:rsid w:val="0056121F"/>
    <w:rsid w:val="00561A5B"/>
    <w:rsid w:val="00572505"/>
    <w:rsid w:val="00582809"/>
    <w:rsid w:val="0058798C"/>
    <w:rsid w:val="005900FA"/>
    <w:rsid w:val="005935A4"/>
    <w:rsid w:val="005948C2"/>
    <w:rsid w:val="00595DCA"/>
    <w:rsid w:val="0059694B"/>
    <w:rsid w:val="0059779B"/>
    <w:rsid w:val="005A209A"/>
    <w:rsid w:val="005A662D"/>
    <w:rsid w:val="005B1409"/>
    <w:rsid w:val="005B35D7"/>
    <w:rsid w:val="005B392A"/>
    <w:rsid w:val="005B3AA3"/>
    <w:rsid w:val="005B6F83"/>
    <w:rsid w:val="005C39F8"/>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2E30"/>
    <w:rsid w:val="00636398"/>
    <w:rsid w:val="006368D3"/>
    <w:rsid w:val="006377EC"/>
    <w:rsid w:val="0064151F"/>
    <w:rsid w:val="00641533"/>
    <w:rsid w:val="0064208D"/>
    <w:rsid w:val="00643475"/>
    <w:rsid w:val="0064396A"/>
    <w:rsid w:val="00644207"/>
    <w:rsid w:val="0064624E"/>
    <w:rsid w:val="00650AB9"/>
    <w:rsid w:val="00651981"/>
    <w:rsid w:val="00655733"/>
    <w:rsid w:val="00655ACD"/>
    <w:rsid w:val="00656A92"/>
    <w:rsid w:val="00656DDE"/>
    <w:rsid w:val="0066011D"/>
    <w:rsid w:val="006607C0"/>
    <w:rsid w:val="006613A6"/>
    <w:rsid w:val="006626DE"/>
    <w:rsid w:val="006627A2"/>
    <w:rsid w:val="00663322"/>
    <w:rsid w:val="006634E6"/>
    <w:rsid w:val="006655EE"/>
    <w:rsid w:val="00667EE7"/>
    <w:rsid w:val="00670922"/>
    <w:rsid w:val="00670BE1"/>
    <w:rsid w:val="0067218F"/>
    <w:rsid w:val="00673433"/>
    <w:rsid w:val="006741F2"/>
    <w:rsid w:val="00674CC3"/>
    <w:rsid w:val="00675C72"/>
    <w:rsid w:val="006771F9"/>
    <w:rsid w:val="006776D7"/>
    <w:rsid w:val="00681003"/>
    <w:rsid w:val="006817C9"/>
    <w:rsid w:val="00683ECE"/>
    <w:rsid w:val="00695FC2"/>
    <w:rsid w:val="00696949"/>
    <w:rsid w:val="00697052"/>
    <w:rsid w:val="006A18DF"/>
    <w:rsid w:val="006A46FB"/>
    <w:rsid w:val="006A5E28"/>
    <w:rsid w:val="006A697B"/>
    <w:rsid w:val="006A7AFF"/>
    <w:rsid w:val="006B1816"/>
    <w:rsid w:val="006B2099"/>
    <w:rsid w:val="006B50CF"/>
    <w:rsid w:val="006C03B8"/>
    <w:rsid w:val="006C5EC9"/>
    <w:rsid w:val="006C6059"/>
    <w:rsid w:val="006C7522"/>
    <w:rsid w:val="006D4DA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3CF"/>
    <w:rsid w:val="007148D3"/>
    <w:rsid w:val="00715B9A"/>
    <w:rsid w:val="007257D0"/>
    <w:rsid w:val="00726EA6"/>
    <w:rsid w:val="00727208"/>
    <w:rsid w:val="00727680"/>
    <w:rsid w:val="00732225"/>
    <w:rsid w:val="007330D6"/>
    <w:rsid w:val="007348B1"/>
    <w:rsid w:val="007362A6"/>
    <w:rsid w:val="00736D7D"/>
    <w:rsid w:val="0073777B"/>
    <w:rsid w:val="00740E58"/>
    <w:rsid w:val="007445A0"/>
    <w:rsid w:val="00744B93"/>
    <w:rsid w:val="0074524B"/>
    <w:rsid w:val="00747D8B"/>
    <w:rsid w:val="00751228"/>
    <w:rsid w:val="00751DCA"/>
    <w:rsid w:val="00755494"/>
    <w:rsid w:val="00756517"/>
    <w:rsid w:val="007571E1"/>
    <w:rsid w:val="007604B2"/>
    <w:rsid w:val="00765281"/>
    <w:rsid w:val="00766BAD"/>
    <w:rsid w:val="007729A2"/>
    <w:rsid w:val="007755F2"/>
    <w:rsid w:val="00776971"/>
    <w:rsid w:val="00780A80"/>
    <w:rsid w:val="0078177E"/>
    <w:rsid w:val="0078304C"/>
    <w:rsid w:val="00783673"/>
    <w:rsid w:val="00785490"/>
    <w:rsid w:val="0079121A"/>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41A"/>
    <w:rsid w:val="007E0690"/>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03C8"/>
    <w:rsid w:val="00856911"/>
    <w:rsid w:val="008677FD"/>
    <w:rsid w:val="008706D4"/>
    <w:rsid w:val="00870F8A"/>
    <w:rsid w:val="008719A4"/>
    <w:rsid w:val="00871D23"/>
    <w:rsid w:val="00874312"/>
    <w:rsid w:val="0087437C"/>
    <w:rsid w:val="00875CD7"/>
    <w:rsid w:val="00876B4D"/>
    <w:rsid w:val="00877F18"/>
    <w:rsid w:val="0088223C"/>
    <w:rsid w:val="00891265"/>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253"/>
    <w:rsid w:val="008C5E9B"/>
    <w:rsid w:val="008C6AE8"/>
    <w:rsid w:val="008C7573"/>
    <w:rsid w:val="008D00A5"/>
    <w:rsid w:val="008D34F1"/>
    <w:rsid w:val="008D39D8"/>
    <w:rsid w:val="008D3F73"/>
    <w:rsid w:val="008D6D1A"/>
    <w:rsid w:val="008E065E"/>
    <w:rsid w:val="008E0927"/>
    <w:rsid w:val="008E1909"/>
    <w:rsid w:val="008F1C4E"/>
    <w:rsid w:val="008F1EAB"/>
    <w:rsid w:val="008F33DC"/>
    <w:rsid w:val="008F477F"/>
    <w:rsid w:val="00902350"/>
    <w:rsid w:val="0090336B"/>
    <w:rsid w:val="009053AA"/>
    <w:rsid w:val="0090673E"/>
    <w:rsid w:val="00906939"/>
    <w:rsid w:val="00910B7D"/>
    <w:rsid w:val="00911DFB"/>
    <w:rsid w:val="009139D9"/>
    <w:rsid w:val="00914AD8"/>
    <w:rsid w:val="00916079"/>
    <w:rsid w:val="00917097"/>
    <w:rsid w:val="00917CE9"/>
    <w:rsid w:val="00920BF2"/>
    <w:rsid w:val="00921B97"/>
    <w:rsid w:val="00922010"/>
    <w:rsid w:val="00931BD9"/>
    <w:rsid w:val="009368F3"/>
    <w:rsid w:val="009406F5"/>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237"/>
    <w:rsid w:val="009B1F30"/>
    <w:rsid w:val="009B3AC2"/>
    <w:rsid w:val="009B4DF4"/>
    <w:rsid w:val="009B564E"/>
    <w:rsid w:val="009B7E87"/>
    <w:rsid w:val="009C0169"/>
    <w:rsid w:val="009C14EF"/>
    <w:rsid w:val="009C403E"/>
    <w:rsid w:val="009D4FF0"/>
    <w:rsid w:val="009D703C"/>
    <w:rsid w:val="009D718F"/>
    <w:rsid w:val="009E068F"/>
    <w:rsid w:val="009E14E0"/>
    <w:rsid w:val="009E35DB"/>
    <w:rsid w:val="009E47A3"/>
    <w:rsid w:val="009F08F3"/>
    <w:rsid w:val="009F11D4"/>
    <w:rsid w:val="009F32D9"/>
    <w:rsid w:val="009F344F"/>
    <w:rsid w:val="009F685A"/>
    <w:rsid w:val="00A031D8"/>
    <w:rsid w:val="00A048A8"/>
    <w:rsid w:val="00A04F49"/>
    <w:rsid w:val="00A13E54"/>
    <w:rsid w:val="00A17F63"/>
    <w:rsid w:val="00A2193B"/>
    <w:rsid w:val="00A2351A"/>
    <w:rsid w:val="00A264A9"/>
    <w:rsid w:val="00A26DCF"/>
    <w:rsid w:val="00A2748A"/>
    <w:rsid w:val="00A27785"/>
    <w:rsid w:val="00A27B1E"/>
    <w:rsid w:val="00A30187"/>
    <w:rsid w:val="00A3448A"/>
    <w:rsid w:val="00A36297"/>
    <w:rsid w:val="00A404C0"/>
    <w:rsid w:val="00A41E2B"/>
    <w:rsid w:val="00A42430"/>
    <w:rsid w:val="00A45B74"/>
    <w:rsid w:val="00A514D1"/>
    <w:rsid w:val="00A52A83"/>
    <w:rsid w:val="00A52E1D"/>
    <w:rsid w:val="00A5623E"/>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09"/>
    <w:rsid w:val="00AA51D6"/>
    <w:rsid w:val="00AB0BC8"/>
    <w:rsid w:val="00AB11CA"/>
    <w:rsid w:val="00AB14D9"/>
    <w:rsid w:val="00AB40EB"/>
    <w:rsid w:val="00AB4474"/>
    <w:rsid w:val="00AB4AB8"/>
    <w:rsid w:val="00AB655E"/>
    <w:rsid w:val="00AC007F"/>
    <w:rsid w:val="00AC2ECD"/>
    <w:rsid w:val="00AC3119"/>
    <w:rsid w:val="00AC49FB"/>
    <w:rsid w:val="00AC5A10"/>
    <w:rsid w:val="00AD0AA3"/>
    <w:rsid w:val="00AD2ED0"/>
    <w:rsid w:val="00AD3F94"/>
    <w:rsid w:val="00AD4A5A"/>
    <w:rsid w:val="00AE22A5"/>
    <w:rsid w:val="00AE27AC"/>
    <w:rsid w:val="00AE40E0"/>
    <w:rsid w:val="00AE4DBA"/>
    <w:rsid w:val="00AE4F07"/>
    <w:rsid w:val="00AF1C5D"/>
    <w:rsid w:val="00AF42D7"/>
    <w:rsid w:val="00B006FE"/>
    <w:rsid w:val="00B007CB"/>
    <w:rsid w:val="00B02AA9"/>
    <w:rsid w:val="00B02FA3"/>
    <w:rsid w:val="00B05084"/>
    <w:rsid w:val="00B10A86"/>
    <w:rsid w:val="00B11E61"/>
    <w:rsid w:val="00B157F9"/>
    <w:rsid w:val="00B20256"/>
    <w:rsid w:val="00B204D9"/>
    <w:rsid w:val="00B20D09"/>
    <w:rsid w:val="00B2763F"/>
    <w:rsid w:val="00B27AAC"/>
    <w:rsid w:val="00B30929"/>
    <w:rsid w:val="00B372AA"/>
    <w:rsid w:val="00B40445"/>
    <w:rsid w:val="00B409E0"/>
    <w:rsid w:val="00B41302"/>
    <w:rsid w:val="00B41888"/>
    <w:rsid w:val="00B45A52"/>
    <w:rsid w:val="00B45C47"/>
    <w:rsid w:val="00B46175"/>
    <w:rsid w:val="00B548B7"/>
    <w:rsid w:val="00B664C7"/>
    <w:rsid w:val="00B739F6"/>
    <w:rsid w:val="00B81A6C"/>
    <w:rsid w:val="00B85DE5"/>
    <w:rsid w:val="00B90F73"/>
    <w:rsid w:val="00B93B59"/>
    <w:rsid w:val="00B9406A"/>
    <w:rsid w:val="00B94F79"/>
    <w:rsid w:val="00BA2280"/>
    <w:rsid w:val="00BA2A08"/>
    <w:rsid w:val="00BA56D2"/>
    <w:rsid w:val="00BA76E0"/>
    <w:rsid w:val="00BB2A25"/>
    <w:rsid w:val="00BB51E9"/>
    <w:rsid w:val="00BB6EBB"/>
    <w:rsid w:val="00BC0FDC"/>
    <w:rsid w:val="00BC3053"/>
    <w:rsid w:val="00BC4D2E"/>
    <w:rsid w:val="00BD48AC"/>
    <w:rsid w:val="00BD5F1A"/>
    <w:rsid w:val="00BE1234"/>
    <w:rsid w:val="00BE21AE"/>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61B"/>
    <w:rsid w:val="00C279B5"/>
    <w:rsid w:val="00C27C45"/>
    <w:rsid w:val="00C3719D"/>
    <w:rsid w:val="00C37CB2"/>
    <w:rsid w:val="00C44CEB"/>
    <w:rsid w:val="00C473A5"/>
    <w:rsid w:val="00C54995"/>
    <w:rsid w:val="00C54D41"/>
    <w:rsid w:val="00C60783"/>
    <w:rsid w:val="00C64672"/>
    <w:rsid w:val="00C70697"/>
    <w:rsid w:val="00C71F9C"/>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1C9B"/>
    <w:rsid w:val="00CC2011"/>
    <w:rsid w:val="00CC302F"/>
    <w:rsid w:val="00CC3EA0"/>
    <w:rsid w:val="00CC7B45"/>
    <w:rsid w:val="00CD1188"/>
    <w:rsid w:val="00CD2ED1"/>
    <w:rsid w:val="00CD337B"/>
    <w:rsid w:val="00CD5413"/>
    <w:rsid w:val="00CD6B2A"/>
    <w:rsid w:val="00CD792B"/>
    <w:rsid w:val="00CE0424"/>
    <w:rsid w:val="00CE0BF7"/>
    <w:rsid w:val="00CE2E5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72C"/>
    <w:rsid w:val="00D40B33"/>
    <w:rsid w:val="00D40F2E"/>
    <w:rsid w:val="00D4318F"/>
    <w:rsid w:val="00D438BF"/>
    <w:rsid w:val="00D440F8"/>
    <w:rsid w:val="00D453DF"/>
    <w:rsid w:val="00D546FF"/>
    <w:rsid w:val="00D55AD5"/>
    <w:rsid w:val="00D576CA"/>
    <w:rsid w:val="00D61AF5"/>
    <w:rsid w:val="00D625E8"/>
    <w:rsid w:val="00D652B5"/>
    <w:rsid w:val="00D66155"/>
    <w:rsid w:val="00D708B0"/>
    <w:rsid w:val="00D77B1D"/>
    <w:rsid w:val="00D8021F"/>
    <w:rsid w:val="00D80383"/>
    <w:rsid w:val="00D823C6"/>
    <w:rsid w:val="00D8327F"/>
    <w:rsid w:val="00D86CA3"/>
    <w:rsid w:val="00D871CE"/>
    <w:rsid w:val="00D915C1"/>
    <w:rsid w:val="00D9196D"/>
    <w:rsid w:val="00D92982"/>
    <w:rsid w:val="00D93A77"/>
    <w:rsid w:val="00DA305E"/>
    <w:rsid w:val="00DA5417"/>
    <w:rsid w:val="00DA56E8"/>
    <w:rsid w:val="00DB0A9F"/>
    <w:rsid w:val="00DB377D"/>
    <w:rsid w:val="00DB743C"/>
    <w:rsid w:val="00DC2D36"/>
    <w:rsid w:val="00DC53EF"/>
    <w:rsid w:val="00DE5608"/>
    <w:rsid w:val="00DE58D0"/>
    <w:rsid w:val="00DE654F"/>
    <w:rsid w:val="00DF037B"/>
    <w:rsid w:val="00DF0B6E"/>
    <w:rsid w:val="00DF12C1"/>
    <w:rsid w:val="00DF15E0"/>
    <w:rsid w:val="00DF37A0"/>
    <w:rsid w:val="00E110E7"/>
    <w:rsid w:val="00E11B20"/>
    <w:rsid w:val="00E17FA2"/>
    <w:rsid w:val="00E22330"/>
    <w:rsid w:val="00E30B5A"/>
    <w:rsid w:val="00E3123D"/>
    <w:rsid w:val="00E31461"/>
    <w:rsid w:val="00E31D43"/>
    <w:rsid w:val="00E32608"/>
    <w:rsid w:val="00E33AEB"/>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2F51"/>
    <w:rsid w:val="00E83AA9"/>
    <w:rsid w:val="00E85928"/>
    <w:rsid w:val="00E87822"/>
    <w:rsid w:val="00E90395"/>
    <w:rsid w:val="00E90E49"/>
    <w:rsid w:val="00E917F9"/>
    <w:rsid w:val="00E9291C"/>
    <w:rsid w:val="00E93FFE"/>
    <w:rsid w:val="00E94F8A"/>
    <w:rsid w:val="00E9645E"/>
    <w:rsid w:val="00EA7A41"/>
    <w:rsid w:val="00EB077B"/>
    <w:rsid w:val="00EB4EA2"/>
    <w:rsid w:val="00EC24D5"/>
    <w:rsid w:val="00EC27C6"/>
    <w:rsid w:val="00EC4207"/>
    <w:rsid w:val="00EC5653"/>
    <w:rsid w:val="00EC71CE"/>
    <w:rsid w:val="00ED1006"/>
    <w:rsid w:val="00EF18FE"/>
    <w:rsid w:val="00EF5787"/>
    <w:rsid w:val="00EF60D0"/>
    <w:rsid w:val="00F01EEA"/>
    <w:rsid w:val="00F0528D"/>
    <w:rsid w:val="00F06C67"/>
    <w:rsid w:val="00F06DFD"/>
    <w:rsid w:val="00F071D1"/>
    <w:rsid w:val="00F07533"/>
    <w:rsid w:val="00F10629"/>
    <w:rsid w:val="00F15FA5"/>
    <w:rsid w:val="00F209B7"/>
    <w:rsid w:val="00F2203B"/>
    <w:rsid w:val="00F2376F"/>
    <w:rsid w:val="00F243D8"/>
    <w:rsid w:val="00F30828"/>
    <w:rsid w:val="00F313D6"/>
    <w:rsid w:val="00F40F0C"/>
    <w:rsid w:val="00F4766C"/>
    <w:rsid w:val="00F5060E"/>
    <w:rsid w:val="00F507D1"/>
    <w:rsid w:val="00F519CE"/>
    <w:rsid w:val="00F51ADA"/>
    <w:rsid w:val="00F52508"/>
    <w:rsid w:val="00F544CC"/>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277"/>
    <w:rsid w:val="00F93AA9"/>
    <w:rsid w:val="00F96985"/>
    <w:rsid w:val="00F97838"/>
    <w:rsid w:val="00FA2BB3"/>
    <w:rsid w:val="00FB4C80"/>
    <w:rsid w:val="00FB6A6A"/>
    <w:rsid w:val="00FC41D0"/>
    <w:rsid w:val="00FC7429"/>
    <w:rsid w:val="00FD07F6"/>
    <w:rsid w:val="00FD11D7"/>
    <w:rsid w:val="00FD1EAE"/>
    <w:rsid w:val="00FD1EC8"/>
    <w:rsid w:val="00FD47ED"/>
    <w:rsid w:val="00FD74DB"/>
    <w:rsid w:val="00FD7660"/>
    <w:rsid w:val="00FE0655"/>
    <w:rsid w:val="00FE2365"/>
    <w:rsid w:val="00FE37D7"/>
    <w:rsid w:val="00FE4C7B"/>
    <w:rsid w:val="00FE7336"/>
    <w:rsid w:val="00FE787C"/>
    <w:rsid w:val="00FE7FD8"/>
    <w:rsid w:val="00FF0D2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66F5F-091B-43A5-83C1-EEFBED61B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6</Pages>
  <Words>2662</Words>
  <Characters>13497</Characters>
  <Application>Microsoft Office Word</Application>
  <DocSecurity>0</DocSecurity>
  <Lines>228</Lines>
  <Paragraphs>109</Paragraphs>
  <ScaleCrop>false</ScaleCrop>
  <HeadingPairs>
    <vt:vector size="2" baseType="variant">
      <vt:variant>
        <vt:lpstr>Title</vt:lpstr>
      </vt:variant>
      <vt:variant>
        <vt:i4>1</vt:i4>
      </vt:variant>
    </vt:vector>
  </HeadingPairs>
  <TitlesOfParts>
    <vt:vector size="1" baseType="lpstr">
      <vt:lpstr>Ericsson</vt:lpstr>
    </vt:vector>
  </TitlesOfParts>
  <LinksUpToDate>false</LinksUpToDate>
  <CharactersWithSpaces>16050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2008-01-31T07:09:00Z</cp:lastPrinted>
  <dcterms:created xsi:type="dcterms:W3CDTF">2018-08-10T09:14:00Z</dcterms:created>
  <dcterms:modified xsi:type="dcterms:W3CDTF">2018-08-10T09:19:00Z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